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DBC" w:rsidRDefault="009D6DBC" w:rsidP="007B423E">
      <w:pPr>
        <w:spacing w:before="68"/>
        <w:ind w:left="9640"/>
        <w:rPr>
          <w:sz w:val="28"/>
          <w:szCs w:val="28"/>
        </w:rPr>
      </w:pPr>
      <w:r>
        <w:rPr>
          <w:spacing w:val="-2"/>
          <w:sz w:val="28"/>
          <w:szCs w:val="28"/>
        </w:rPr>
        <w:t>ЗАТВЕРДЖЕНО</w:t>
      </w:r>
    </w:p>
    <w:p w:rsidR="009D6DBC" w:rsidRPr="007B423E" w:rsidRDefault="009D6DBC" w:rsidP="007B423E">
      <w:pPr>
        <w:ind w:left="9639" w:right="130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Розпорядження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начальника </w:t>
      </w:r>
    </w:p>
    <w:p w:rsidR="009D6DBC" w:rsidRDefault="009D6DBC" w:rsidP="007B423E">
      <w:pPr>
        <w:ind w:left="9639" w:right="130"/>
        <w:rPr>
          <w:sz w:val="28"/>
          <w:szCs w:val="28"/>
        </w:rPr>
      </w:pPr>
      <w:r>
        <w:rPr>
          <w:sz w:val="28"/>
          <w:szCs w:val="28"/>
        </w:rPr>
        <w:t>військової адміністрації</w:t>
      </w:r>
    </w:p>
    <w:p w:rsidR="009D6DBC" w:rsidRDefault="009D6DBC" w:rsidP="00D60F41">
      <w:pPr>
        <w:ind w:left="9640" w:right="130"/>
        <w:rPr>
          <w:sz w:val="28"/>
          <w:szCs w:val="28"/>
          <w:u w:val="single"/>
          <w:lang w:val="en-US"/>
        </w:rPr>
      </w:pPr>
      <w:r>
        <w:rPr>
          <w:sz w:val="28"/>
          <w:szCs w:val="28"/>
          <w:u w:val="single"/>
          <w:lang w:val="ru-RU"/>
        </w:rPr>
        <w:t>17.12.</w:t>
      </w:r>
      <w:r>
        <w:rPr>
          <w:sz w:val="28"/>
          <w:szCs w:val="28"/>
          <w:u w:val="single"/>
          <w:lang w:val="en-US"/>
        </w:rPr>
        <w:t xml:space="preserve">2025 </w:t>
      </w:r>
      <w:r>
        <w:rPr>
          <w:sz w:val="28"/>
          <w:szCs w:val="28"/>
        </w:rPr>
        <w:t xml:space="preserve">№  </w:t>
      </w:r>
      <w:r>
        <w:rPr>
          <w:sz w:val="28"/>
          <w:szCs w:val="28"/>
          <w:u w:val="single"/>
          <w:lang w:val="en-US"/>
        </w:rPr>
        <w:t>199</w:t>
      </w:r>
    </w:p>
    <w:p w:rsidR="009D6DBC" w:rsidRDefault="009D6DBC" w:rsidP="007B423E">
      <w:pPr>
        <w:pStyle w:val="BodyText"/>
        <w:rPr>
          <w:sz w:val="28"/>
          <w:szCs w:val="28"/>
        </w:rPr>
      </w:pPr>
    </w:p>
    <w:p w:rsidR="009D6DBC" w:rsidRPr="00B6142B" w:rsidRDefault="009D6DBC">
      <w:pPr>
        <w:pStyle w:val="BodyText"/>
        <w:ind w:left="3578" w:right="3718"/>
        <w:jc w:val="center"/>
        <w:rPr>
          <w:color w:val="0C0C0C"/>
          <w:sz w:val="28"/>
          <w:szCs w:val="28"/>
        </w:rPr>
      </w:pPr>
      <w:r w:rsidRPr="00B6142B">
        <w:rPr>
          <w:color w:val="0C0C0C"/>
          <w:sz w:val="28"/>
          <w:szCs w:val="28"/>
        </w:rPr>
        <w:t>ІНФОРМАЦІЙНА</w:t>
      </w:r>
      <w:r w:rsidRPr="00B6142B">
        <w:rPr>
          <w:color w:val="0C0C0C"/>
          <w:spacing w:val="-17"/>
          <w:sz w:val="28"/>
          <w:szCs w:val="28"/>
        </w:rPr>
        <w:t xml:space="preserve"> </w:t>
      </w:r>
      <w:r w:rsidRPr="00B6142B">
        <w:rPr>
          <w:color w:val="0C0C0C"/>
          <w:sz w:val="28"/>
          <w:szCs w:val="28"/>
        </w:rPr>
        <w:t>КАРТКА</w:t>
      </w:r>
    </w:p>
    <w:p w:rsidR="009D6DBC" w:rsidRPr="00B6142B" w:rsidRDefault="009D6DBC">
      <w:pPr>
        <w:pStyle w:val="BodyText"/>
        <w:ind w:left="3578" w:right="3718"/>
        <w:jc w:val="center"/>
        <w:rPr>
          <w:sz w:val="28"/>
          <w:szCs w:val="28"/>
        </w:rPr>
      </w:pPr>
      <w:r w:rsidRPr="00B6142B">
        <w:rPr>
          <w:color w:val="0C0C0C"/>
          <w:sz w:val="28"/>
          <w:szCs w:val="28"/>
        </w:rPr>
        <w:t>АДМІНІСТРАТИВНОЇ ПОСЛУГИ</w:t>
      </w:r>
    </w:p>
    <w:p w:rsidR="009D6DBC" w:rsidRPr="00B6142B" w:rsidRDefault="009D6DBC">
      <w:pPr>
        <w:pStyle w:val="BodyText"/>
        <w:ind w:left="52" w:right="193"/>
        <w:jc w:val="center"/>
        <w:rPr>
          <w:sz w:val="28"/>
          <w:szCs w:val="28"/>
        </w:rPr>
      </w:pPr>
      <w:r w:rsidRPr="00B6142B">
        <w:rPr>
          <w:color w:val="0C0C0C"/>
          <w:sz w:val="28"/>
          <w:szCs w:val="28"/>
        </w:rPr>
        <w:t>Видача</w:t>
      </w:r>
      <w:r w:rsidRPr="00B6142B">
        <w:rPr>
          <w:color w:val="0C0C0C"/>
          <w:spacing w:val="-3"/>
          <w:sz w:val="28"/>
          <w:szCs w:val="28"/>
        </w:rPr>
        <w:t xml:space="preserve"> </w:t>
      </w:r>
      <w:r w:rsidRPr="00B6142B">
        <w:rPr>
          <w:color w:val="0C0C0C"/>
          <w:sz w:val="28"/>
          <w:szCs w:val="28"/>
        </w:rPr>
        <w:t>нового</w:t>
      </w:r>
      <w:r w:rsidRPr="00B6142B">
        <w:rPr>
          <w:color w:val="0C0C0C"/>
          <w:spacing w:val="-3"/>
          <w:sz w:val="28"/>
          <w:szCs w:val="28"/>
        </w:rPr>
        <w:t xml:space="preserve"> </w:t>
      </w:r>
      <w:r w:rsidRPr="00B6142B">
        <w:rPr>
          <w:color w:val="0C0C0C"/>
          <w:sz w:val="28"/>
          <w:szCs w:val="28"/>
        </w:rPr>
        <w:t>посвідчення</w:t>
      </w:r>
      <w:r w:rsidRPr="00B6142B">
        <w:rPr>
          <w:color w:val="0C0C0C"/>
          <w:spacing w:val="-3"/>
          <w:sz w:val="28"/>
          <w:szCs w:val="28"/>
        </w:rPr>
        <w:t xml:space="preserve"> </w:t>
      </w:r>
      <w:r w:rsidRPr="00B6142B">
        <w:rPr>
          <w:color w:val="0C0C0C"/>
          <w:sz w:val="28"/>
          <w:szCs w:val="28"/>
        </w:rPr>
        <w:t>особи</w:t>
      </w:r>
      <w:r w:rsidRPr="00B6142B">
        <w:rPr>
          <w:color w:val="0C0C0C"/>
          <w:spacing w:val="-4"/>
          <w:sz w:val="28"/>
          <w:szCs w:val="28"/>
        </w:rPr>
        <w:t xml:space="preserve"> </w:t>
      </w:r>
      <w:r w:rsidRPr="00B6142B">
        <w:rPr>
          <w:color w:val="0C0C0C"/>
          <w:sz w:val="28"/>
          <w:szCs w:val="28"/>
        </w:rPr>
        <w:t>з</w:t>
      </w:r>
      <w:r w:rsidRPr="00B6142B">
        <w:rPr>
          <w:color w:val="0C0C0C"/>
          <w:spacing w:val="-3"/>
          <w:sz w:val="28"/>
          <w:szCs w:val="28"/>
        </w:rPr>
        <w:t xml:space="preserve"> </w:t>
      </w:r>
      <w:r w:rsidRPr="00B6142B">
        <w:rPr>
          <w:color w:val="0C0C0C"/>
          <w:sz w:val="28"/>
          <w:szCs w:val="28"/>
        </w:rPr>
        <w:t>інвалідністю</w:t>
      </w:r>
      <w:r w:rsidRPr="00B6142B">
        <w:rPr>
          <w:color w:val="0C0C0C"/>
          <w:spacing w:val="-4"/>
          <w:sz w:val="28"/>
          <w:szCs w:val="28"/>
        </w:rPr>
        <w:t xml:space="preserve"> </w:t>
      </w:r>
      <w:r w:rsidRPr="00B6142B">
        <w:rPr>
          <w:color w:val="0C0C0C"/>
          <w:sz w:val="28"/>
          <w:szCs w:val="28"/>
        </w:rPr>
        <w:t>внаслідок</w:t>
      </w:r>
      <w:r w:rsidRPr="00B6142B">
        <w:rPr>
          <w:color w:val="0C0C0C"/>
          <w:spacing w:val="-4"/>
          <w:sz w:val="28"/>
          <w:szCs w:val="28"/>
        </w:rPr>
        <w:t xml:space="preserve"> </w:t>
      </w:r>
      <w:r w:rsidRPr="00B6142B">
        <w:rPr>
          <w:color w:val="0C0C0C"/>
          <w:sz w:val="28"/>
          <w:szCs w:val="28"/>
        </w:rPr>
        <w:t>війни,</w:t>
      </w:r>
      <w:r w:rsidRPr="00B6142B">
        <w:rPr>
          <w:color w:val="0C0C0C"/>
          <w:spacing w:val="-3"/>
          <w:sz w:val="28"/>
          <w:szCs w:val="28"/>
        </w:rPr>
        <w:t xml:space="preserve"> </w:t>
      </w:r>
      <w:r w:rsidRPr="00B6142B">
        <w:rPr>
          <w:color w:val="0C0C0C"/>
          <w:sz w:val="28"/>
          <w:szCs w:val="28"/>
        </w:rPr>
        <w:t>учасника</w:t>
      </w:r>
      <w:r w:rsidRPr="00B6142B">
        <w:rPr>
          <w:color w:val="0C0C0C"/>
          <w:spacing w:val="-3"/>
          <w:sz w:val="28"/>
          <w:szCs w:val="28"/>
        </w:rPr>
        <w:t xml:space="preserve"> </w:t>
      </w:r>
      <w:r w:rsidRPr="00B6142B">
        <w:rPr>
          <w:color w:val="0C0C0C"/>
          <w:sz w:val="28"/>
          <w:szCs w:val="28"/>
        </w:rPr>
        <w:t>війни,</w:t>
      </w:r>
      <w:r w:rsidRPr="00B6142B">
        <w:rPr>
          <w:color w:val="0C0C0C"/>
          <w:spacing w:val="-3"/>
          <w:sz w:val="28"/>
          <w:szCs w:val="28"/>
        </w:rPr>
        <w:t xml:space="preserve"> </w:t>
      </w:r>
      <w:r w:rsidRPr="00B6142B">
        <w:rPr>
          <w:color w:val="0C0C0C"/>
          <w:sz w:val="28"/>
          <w:szCs w:val="28"/>
        </w:rPr>
        <w:t>члена</w:t>
      </w:r>
      <w:r w:rsidRPr="00B6142B">
        <w:rPr>
          <w:color w:val="0C0C0C"/>
          <w:spacing w:val="-3"/>
          <w:sz w:val="28"/>
          <w:szCs w:val="28"/>
        </w:rPr>
        <w:t xml:space="preserve"> </w:t>
      </w:r>
      <w:r w:rsidRPr="00B6142B">
        <w:rPr>
          <w:color w:val="0C0C0C"/>
          <w:sz w:val="28"/>
          <w:szCs w:val="28"/>
        </w:rPr>
        <w:t>сім’ї</w:t>
      </w:r>
      <w:r w:rsidRPr="00B6142B">
        <w:rPr>
          <w:color w:val="0C0C0C"/>
          <w:spacing w:val="-3"/>
          <w:sz w:val="28"/>
          <w:szCs w:val="28"/>
        </w:rPr>
        <w:t xml:space="preserve"> </w:t>
      </w:r>
      <w:r w:rsidRPr="00B6142B">
        <w:rPr>
          <w:color w:val="0C0C0C"/>
          <w:sz w:val="28"/>
          <w:szCs w:val="28"/>
        </w:rPr>
        <w:t>загиблого</w:t>
      </w:r>
      <w:r w:rsidRPr="00B6142B">
        <w:rPr>
          <w:color w:val="0C0C0C"/>
          <w:spacing w:val="-3"/>
          <w:sz w:val="28"/>
          <w:szCs w:val="28"/>
        </w:rPr>
        <w:t xml:space="preserve"> </w:t>
      </w:r>
      <w:r w:rsidRPr="00B6142B">
        <w:rPr>
          <w:color w:val="0C0C0C"/>
          <w:sz w:val="28"/>
          <w:szCs w:val="28"/>
        </w:rPr>
        <w:t>(померлого) ветерана війни, члена сім’ї загиблого (померлого) Захисника чи Захисниці України, постраждалого учасника Революції Гідності замість непридатного/втраченого та у разі зміни персональних даних</w:t>
      </w:r>
    </w:p>
    <w:p w:rsidR="009D6DBC" w:rsidRPr="00B6142B" w:rsidRDefault="009D6DBC">
      <w:pPr>
        <w:pStyle w:val="BodyText"/>
        <w:spacing w:before="51"/>
        <w:jc w:val="center"/>
        <w:rPr>
          <w:b w:val="0"/>
          <w:bCs w:val="0"/>
          <w:color w:val="0C0C0C"/>
          <w:sz w:val="28"/>
          <w:szCs w:val="28"/>
          <w:u w:val="single"/>
        </w:rPr>
      </w:pPr>
      <w:r w:rsidRPr="00B6142B">
        <w:rPr>
          <w:b w:val="0"/>
          <w:bCs w:val="0"/>
          <w:color w:val="0C0C0C"/>
          <w:sz w:val="28"/>
          <w:szCs w:val="28"/>
          <w:u w:val="single"/>
        </w:rPr>
        <w:t>Відділ з питань ветеранської політики</w:t>
      </w:r>
    </w:p>
    <w:p w:rsidR="009D6DBC" w:rsidRPr="00B6142B" w:rsidRDefault="009D6DBC">
      <w:pPr>
        <w:spacing w:before="51"/>
        <w:jc w:val="center"/>
        <w:rPr>
          <w:b/>
          <w:sz w:val="28"/>
          <w:szCs w:val="28"/>
        </w:rPr>
      </w:pPr>
      <w:r>
        <w:rPr>
          <w:color w:val="0C0C0C"/>
          <w:sz w:val="28"/>
          <w:szCs w:val="28"/>
          <w:u w:val="single"/>
        </w:rPr>
        <w:t>Берегівської</w:t>
      </w:r>
      <w:r w:rsidRPr="00B6142B">
        <w:rPr>
          <w:color w:val="0C0C0C"/>
          <w:sz w:val="28"/>
          <w:szCs w:val="28"/>
          <w:u w:val="single"/>
        </w:rPr>
        <w:t xml:space="preserve"> районної державної адміністрації - районної військової адміністрації</w:t>
      </w:r>
    </w:p>
    <w:p w:rsidR="009D6DBC" w:rsidRPr="00B6142B" w:rsidRDefault="009D6DBC">
      <w:pPr>
        <w:ind w:left="1127"/>
        <w:rPr>
          <w:sz w:val="28"/>
          <w:szCs w:val="28"/>
        </w:rPr>
      </w:pPr>
      <w:r w:rsidRPr="00B6142B">
        <w:rPr>
          <w:color w:val="0C0C0C"/>
          <w:sz w:val="28"/>
          <w:szCs w:val="28"/>
        </w:rPr>
        <w:t>(найменування</w:t>
      </w:r>
      <w:r w:rsidRPr="00B6142B">
        <w:rPr>
          <w:color w:val="0C0C0C"/>
          <w:spacing w:val="-1"/>
          <w:sz w:val="28"/>
          <w:szCs w:val="28"/>
        </w:rPr>
        <w:t xml:space="preserve"> </w:t>
      </w:r>
      <w:r w:rsidRPr="00B6142B">
        <w:rPr>
          <w:color w:val="0C0C0C"/>
          <w:sz w:val="28"/>
          <w:szCs w:val="28"/>
        </w:rPr>
        <w:t>суб’єкта</w:t>
      </w:r>
      <w:r w:rsidRPr="00B6142B">
        <w:rPr>
          <w:color w:val="0C0C0C"/>
          <w:spacing w:val="-1"/>
          <w:sz w:val="28"/>
          <w:szCs w:val="28"/>
        </w:rPr>
        <w:t xml:space="preserve"> </w:t>
      </w:r>
      <w:r w:rsidRPr="00B6142B">
        <w:rPr>
          <w:color w:val="0C0C0C"/>
          <w:sz w:val="28"/>
          <w:szCs w:val="28"/>
        </w:rPr>
        <w:t>надання</w:t>
      </w:r>
      <w:r w:rsidRPr="00B6142B">
        <w:rPr>
          <w:color w:val="0C0C0C"/>
          <w:spacing w:val="-1"/>
          <w:sz w:val="28"/>
          <w:szCs w:val="28"/>
        </w:rPr>
        <w:t xml:space="preserve"> </w:t>
      </w:r>
      <w:r w:rsidRPr="00B6142B">
        <w:rPr>
          <w:color w:val="0C0C0C"/>
          <w:sz w:val="28"/>
          <w:szCs w:val="28"/>
        </w:rPr>
        <w:t>адміністративної</w:t>
      </w:r>
      <w:r w:rsidRPr="00B6142B">
        <w:rPr>
          <w:color w:val="0C0C0C"/>
          <w:spacing w:val="-1"/>
          <w:sz w:val="28"/>
          <w:szCs w:val="28"/>
        </w:rPr>
        <w:t xml:space="preserve"> </w:t>
      </w:r>
      <w:r w:rsidRPr="00B6142B">
        <w:rPr>
          <w:color w:val="0C0C0C"/>
          <w:sz w:val="28"/>
          <w:szCs w:val="28"/>
        </w:rPr>
        <w:t>послуги</w:t>
      </w:r>
      <w:r w:rsidRPr="00B6142B">
        <w:rPr>
          <w:color w:val="0C0C0C"/>
          <w:spacing w:val="-2"/>
          <w:sz w:val="28"/>
          <w:szCs w:val="28"/>
        </w:rPr>
        <w:t xml:space="preserve"> </w:t>
      </w:r>
      <w:r w:rsidRPr="00B6142B">
        <w:rPr>
          <w:color w:val="0C0C0C"/>
          <w:sz w:val="28"/>
          <w:szCs w:val="28"/>
        </w:rPr>
        <w:t>та/або</w:t>
      </w:r>
      <w:r w:rsidRPr="00B6142B">
        <w:rPr>
          <w:color w:val="0C0C0C"/>
          <w:spacing w:val="-1"/>
          <w:sz w:val="28"/>
          <w:szCs w:val="28"/>
        </w:rPr>
        <w:t xml:space="preserve"> </w:t>
      </w:r>
      <w:r w:rsidRPr="00B6142B">
        <w:rPr>
          <w:color w:val="0C0C0C"/>
          <w:sz w:val="28"/>
          <w:szCs w:val="28"/>
        </w:rPr>
        <w:t>центру</w:t>
      </w:r>
      <w:r w:rsidRPr="00B6142B">
        <w:rPr>
          <w:color w:val="0C0C0C"/>
          <w:spacing w:val="-1"/>
          <w:sz w:val="28"/>
          <w:szCs w:val="28"/>
        </w:rPr>
        <w:t xml:space="preserve"> </w:t>
      </w:r>
      <w:r w:rsidRPr="00B6142B">
        <w:rPr>
          <w:color w:val="0C0C0C"/>
          <w:sz w:val="28"/>
          <w:szCs w:val="28"/>
        </w:rPr>
        <w:t>надання</w:t>
      </w:r>
      <w:r w:rsidRPr="00B6142B">
        <w:rPr>
          <w:color w:val="0C0C0C"/>
          <w:spacing w:val="-1"/>
          <w:sz w:val="28"/>
          <w:szCs w:val="28"/>
        </w:rPr>
        <w:t xml:space="preserve"> </w:t>
      </w:r>
      <w:r w:rsidRPr="00B6142B">
        <w:rPr>
          <w:color w:val="0C0C0C"/>
          <w:sz w:val="28"/>
          <w:szCs w:val="28"/>
        </w:rPr>
        <w:t>адміністративних</w:t>
      </w:r>
      <w:r w:rsidRPr="00B6142B">
        <w:rPr>
          <w:color w:val="0C0C0C"/>
          <w:spacing w:val="-1"/>
          <w:sz w:val="28"/>
          <w:szCs w:val="28"/>
        </w:rPr>
        <w:t xml:space="preserve"> </w:t>
      </w:r>
      <w:r w:rsidRPr="00B6142B">
        <w:rPr>
          <w:color w:val="0C0C0C"/>
          <w:spacing w:val="-2"/>
          <w:sz w:val="28"/>
          <w:szCs w:val="28"/>
        </w:rPr>
        <w:t>послуг)</w:t>
      </w:r>
    </w:p>
    <w:p w:rsidR="009D6DBC" w:rsidRPr="00B6142B" w:rsidRDefault="009D6DBC">
      <w:pPr>
        <w:spacing w:before="80" w:after="1"/>
        <w:rPr>
          <w:sz w:val="28"/>
          <w:szCs w:val="28"/>
        </w:rPr>
      </w:pPr>
    </w:p>
    <w:tbl>
      <w:tblPr>
        <w:tblW w:w="15333" w:type="dxa"/>
        <w:tblInd w:w="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499"/>
        <w:gridCol w:w="4396"/>
        <w:gridCol w:w="10438"/>
      </w:tblGrid>
      <w:tr w:rsidR="009D6DBC" w:rsidRPr="00B6142B" w:rsidTr="007B423E">
        <w:trPr>
          <w:trHeight w:val="740"/>
        </w:trPr>
        <w:tc>
          <w:tcPr>
            <w:tcW w:w="15333" w:type="dxa"/>
            <w:gridSpan w:val="3"/>
          </w:tcPr>
          <w:p w:rsidR="009D6DBC" w:rsidRPr="00B6142B" w:rsidRDefault="009D6DBC">
            <w:pPr>
              <w:pStyle w:val="TableParagraph"/>
              <w:ind w:left="4462" w:right="3044" w:hanging="718"/>
              <w:rPr>
                <w:b/>
                <w:sz w:val="28"/>
                <w:szCs w:val="28"/>
              </w:rPr>
            </w:pPr>
            <w:r w:rsidRPr="00B6142B">
              <w:rPr>
                <w:b/>
                <w:color w:val="0C0C0C"/>
                <w:sz w:val="28"/>
                <w:szCs w:val="28"/>
              </w:rPr>
              <w:t>Інформація</w:t>
            </w:r>
            <w:r w:rsidRPr="00B6142B">
              <w:rPr>
                <w:b/>
                <w:color w:val="0C0C0C"/>
                <w:spacing w:val="-8"/>
                <w:sz w:val="28"/>
                <w:szCs w:val="28"/>
              </w:rPr>
              <w:t xml:space="preserve"> </w:t>
            </w:r>
            <w:r w:rsidRPr="00B6142B">
              <w:rPr>
                <w:b/>
                <w:color w:val="0C0C0C"/>
                <w:sz w:val="28"/>
                <w:szCs w:val="28"/>
              </w:rPr>
              <w:t>про</w:t>
            </w:r>
            <w:r w:rsidRPr="00B6142B">
              <w:rPr>
                <w:b/>
                <w:color w:val="0C0C0C"/>
                <w:spacing w:val="-8"/>
                <w:sz w:val="28"/>
                <w:szCs w:val="28"/>
              </w:rPr>
              <w:t xml:space="preserve"> </w:t>
            </w:r>
            <w:r w:rsidRPr="00B6142B">
              <w:rPr>
                <w:b/>
                <w:color w:val="0C0C0C"/>
                <w:sz w:val="28"/>
                <w:szCs w:val="28"/>
              </w:rPr>
              <w:t>суб’єкт</w:t>
            </w:r>
            <w:r w:rsidRPr="00B6142B">
              <w:rPr>
                <w:b/>
                <w:color w:val="0C0C0C"/>
                <w:spacing w:val="-9"/>
                <w:sz w:val="28"/>
                <w:szCs w:val="28"/>
              </w:rPr>
              <w:t xml:space="preserve"> </w:t>
            </w:r>
            <w:r w:rsidRPr="00B6142B">
              <w:rPr>
                <w:b/>
                <w:color w:val="0C0C0C"/>
                <w:sz w:val="28"/>
                <w:szCs w:val="28"/>
              </w:rPr>
              <w:t>надання</w:t>
            </w:r>
            <w:r w:rsidRPr="00B6142B">
              <w:rPr>
                <w:b/>
                <w:color w:val="0C0C0C"/>
                <w:spacing w:val="-8"/>
                <w:sz w:val="28"/>
                <w:szCs w:val="28"/>
              </w:rPr>
              <w:t xml:space="preserve"> </w:t>
            </w:r>
            <w:r w:rsidRPr="00B6142B">
              <w:rPr>
                <w:b/>
                <w:color w:val="0C0C0C"/>
                <w:sz w:val="28"/>
                <w:szCs w:val="28"/>
              </w:rPr>
              <w:t>адміністративної</w:t>
            </w:r>
            <w:r w:rsidRPr="00B6142B">
              <w:rPr>
                <w:b/>
                <w:color w:val="0C0C0C"/>
                <w:spacing w:val="-8"/>
                <w:sz w:val="28"/>
                <w:szCs w:val="28"/>
              </w:rPr>
              <w:t xml:space="preserve"> </w:t>
            </w:r>
            <w:r w:rsidRPr="00B6142B">
              <w:rPr>
                <w:b/>
                <w:color w:val="0C0C0C"/>
                <w:sz w:val="28"/>
                <w:szCs w:val="28"/>
              </w:rPr>
              <w:t>послуги та/або центр надання адміністративних послуг</w:t>
            </w:r>
          </w:p>
        </w:tc>
      </w:tr>
      <w:tr w:rsidR="009D6DBC" w:rsidRPr="00B6142B" w:rsidTr="007B423E">
        <w:trPr>
          <w:trHeight w:val="740"/>
        </w:trPr>
        <w:tc>
          <w:tcPr>
            <w:tcW w:w="499" w:type="dxa"/>
          </w:tcPr>
          <w:p w:rsidR="009D6DBC" w:rsidRPr="00B6142B" w:rsidRDefault="009D6DBC">
            <w:pPr>
              <w:pStyle w:val="TableParagraph"/>
              <w:ind w:left="15"/>
              <w:jc w:val="center"/>
              <w:rPr>
                <w:sz w:val="28"/>
                <w:szCs w:val="28"/>
              </w:rPr>
            </w:pPr>
            <w:r w:rsidRPr="00B6142B">
              <w:rPr>
                <w:color w:val="0C0C0C"/>
                <w:spacing w:val="-10"/>
                <w:sz w:val="28"/>
                <w:szCs w:val="28"/>
              </w:rPr>
              <w:t>1</w:t>
            </w:r>
          </w:p>
        </w:tc>
        <w:tc>
          <w:tcPr>
            <w:tcW w:w="4396" w:type="dxa"/>
          </w:tcPr>
          <w:p w:rsidR="009D6DBC" w:rsidRPr="00B6142B" w:rsidRDefault="009D6DBC">
            <w:pPr>
              <w:pStyle w:val="TableParagraph"/>
              <w:ind w:left="60"/>
              <w:rPr>
                <w:sz w:val="28"/>
                <w:szCs w:val="28"/>
              </w:rPr>
            </w:pPr>
            <w:r w:rsidRPr="00B6142B">
              <w:rPr>
                <w:color w:val="0C0C0C"/>
                <w:spacing w:val="-2"/>
                <w:sz w:val="28"/>
                <w:szCs w:val="28"/>
              </w:rPr>
              <w:t>Місцезнаходження</w:t>
            </w:r>
          </w:p>
        </w:tc>
        <w:tc>
          <w:tcPr>
            <w:tcW w:w="10438" w:type="dxa"/>
          </w:tcPr>
          <w:p w:rsidR="009D6DBC" w:rsidRPr="00B6142B" w:rsidRDefault="009D6DBC">
            <w:pPr>
              <w:pStyle w:val="TableParagraph"/>
              <w:rPr>
                <w:sz w:val="28"/>
                <w:szCs w:val="28"/>
              </w:rPr>
            </w:pPr>
            <w:r w:rsidRPr="00B6142B">
              <w:rPr>
                <w:sz w:val="28"/>
                <w:szCs w:val="28"/>
                <w:u w:val="single"/>
              </w:rPr>
              <w:t>Відділ з питань ветеранської політики</w:t>
            </w:r>
            <w:r>
              <w:rPr>
                <w:sz w:val="28"/>
                <w:szCs w:val="28"/>
              </w:rPr>
              <w:t xml:space="preserve"> – м. Берегове, вул. Мукачівська, 6, 90202</w:t>
            </w:r>
          </w:p>
          <w:p w:rsidR="009D6DBC" w:rsidRPr="00B6142B" w:rsidRDefault="009D6DBC">
            <w:pPr>
              <w:pStyle w:val="TableParagraph"/>
              <w:rPr>
                <w:sz w:val="28"/>
                <w:szCs w:val="28"/>
              </w:rPr>
            </w:pPr>
            <w:r w:rsidRPr="00B6142B">
              <w:rPr>
                <w:sz w:val="28"/>
                <w:szCs w:val="28"/>
                <w:u w:val="single"/>
              </w:rPr>
              <w:t>Відділ з питань ветеранської політики</w:t>
            </w:r>
            <w:r>
              <w:rPr>
                <w:sz w:val="28"/>
                <w:szCs w:val="28"/>
              </w:rPr>
              <w:t xml:space="preserve"> – м. Виноградів, пл. Миру, 3, 903</w:t>
            </w:r>
            <w:r w:rsidRPr="00B6142B">
              <w:rPr>
                <w:sz w:val="28"/>
                <w:szCs w:val="28"/>
              </w:rPr>
              <w:t>00</w:t>
            </w:r>
          </w:p>
          <w:p w:rsidR="009D6DBC" w:rsidRPr="00B6142B" w:rsidRDefault="009D6DBC">
            <w:pPr>
              <w:pStyle w:val="TableParagraph"/>
              <w:rPr>
                <w:i/>
                <w:sz w:val="28"/>
                <w:szCs w:val="28"/>
              </w:rPr>
            </w:pPr>
          </w:p>
        </w:tc>
      </w:tr>
      <w:tr w:rsidR="009D6DBC" w:rsidRPr="00B6142B" w:rsidTr="007B423E">
        <w:trPr>
          <w:trHeight w:val="788"/>
        </w:trPr>
        <w:tc>
          <w:tcPr>
            <w:tcW w:w="499" w:type="dxa"/>
          </w:tcPr>
          <w:p w:rsidR="009D6DBC" w:rsidRPr="00B6142B" w:rsidRDefault="009D6DBC">
            <w:pPr>
              <w:pStyle w:val="TableParagraph"/>
              <w:ind w:left="15"/>
              <w:jc w:val="center"/>
              <w:rPr>
                <w:sz w:val="28"/>
                <w:szCs w:val="28"/>
              </w:rPr>
            </w:pPr>
            <w:r w:rsidRPr="00B6142B">
              <w:rPr>
                <w:color w:val="0C0C0C"/>
                <w:spacing w:val="-10"/>
                <w:sz w:val="28"/>
                <w:szCs w:val="28"/>
              </w:rPr>
              <w:t>2</w:t>
            </w:r>
          </w:p>
        </w:tc>
        <w:tc>
          <w:tcPr>
            <w:tcW w:w="4396" w:type="dxa"/>
          </w:tcPr>
          <w:p w:rsidR="009D6DBC" w:rsidRPr="00B6142B" w:rsidRDefault="009D6DBC" w:rsidP="001F430F">
            <w:pPr>
              <w:pStyle w:val="TableParagraph"/>
              <w:ind w:left="60"/>
              <w:jc w:val="both"/>
              <w:rPr>
                <w:sz w:val="28"/>
                <w:szCs w:val="28"/>
              </w:rPr>
            </w:pPr>
            <w:r w:rsidRPr="00B6142B">
              <w:rPr>
                <w:color w:val="0C0C0C"/>
                <w:sz w:val="28"/>
                <w:szCs w:val="28"/>
              </w:rPr>
              <w:t>Інформація</w:t>
            </w:r>
            <w:r w:rsidRPr="00B6142B">
              <w:rPr>
                <w:color w:val="0C0C0C"/>
                <w:spacing w:val="-1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 xml:space="preserve">щодо режиму </w:t>
            </w:r>
            <w:r w:rsidRPr="00B6142B">
              <w:rPr>
                <w:color w:val="0C0C0C"/>
                <w:spacing w:val="-2"/>
                <w:sz w:val="28"/>
                <w:szCs w:val="28"/>
              </w:rPr>
              <w:t>роботи</w:t>
            </w:r>
          </w:p>
        </w:tc>
        <w:tc>
          <w:tcPr>
            <w:tcW w:w="10438" w:type="dxa"/>
          </w:tcPr>
          <w:p w:rsidR="009D6DBC" w:rsidRPr="00B6142B" w:rsidRDefault="009D6DBC">
            <w:pPr>
              <w:pStyle w:val="TableParagraph"/>
              <w:ind w:left="60"/>
              <w:rPr>
                <w:sz w:val="28"/>
                <w:szCs w:val="28"/>
                <w:u w:val="single"/>
              </w:rPr>
            </w:pPr>
            <w:r w:rsidRPr="00B6142B">
              <w:rPr>
                <w:sz w:val="28"/>
                <w:szCs w:val="28"/>
                <w:u w:val="single"/>
              </w:rPr>
              <w:t>Відділ з питань ветеранської політики</w:t>
            </w:r>
          </w:p>
          <w:p w:rsidR="009D6DBC" w:rsidRPr="00B6142B" w:rsidRDefault="009D6DBC">
            <w:pPr>
              <w:pStyle w:val="TableParagraph"/>
              <w:ind w:left="60"/>
              <w:rPr>
                <w:sz w:val="28"/>
                <w:szCs w:val="28"/>
              </w:rPr>
            </w:pPr>
            <w:r w:rsidRPr="00B6142B">
              <w:rPr>
                <w:sz w:val="28"/>
                <w:szCs w:val="28"/>
              </w:rPr>
              <w:t>Понеділок – п’ятниця: 8:00 – 17:00</w:t>
            </w:r>
          </w:p>
          <w:p w:rsidR="009D6DBC" w:rsidRPr="00B6142B" w:rsidRDefault="009D6DBC">
            <w:pPr>
              <w:pStyle w:val="TableParagraph"/>
              <w:ind w:left="60"/>
              <w:rPr>
                <w:i/>
                <w:sz w:val="28"/>
                <w:szCs w:val="28"/>
              </w:rPr>
            </w:pPr>
            <w:r w:rsidRPr="00B6142B">
              <w:rPr>
                <w:sz w:val="28"/>
                <w:szCs w:val="28"/>
              </w:rPr>
              <w:t>Обідня перерва: 12:00 – 13:00</w:t>
            </w:r>
          </w:p>
        </w:tc>
      </w:tr>
      <w:tr w:rsidR="009D6DBC" w:rsidRPr="00B6142B" w:rsidTr="007B423E">
        <w:trPr>
          <w:trHeight w:val="836"/>
        </w:trPr>
        <w:tc>
          <w:tcPr>
            <w:tcW w:w="499" w:type="dxa"/>
          </w:tcPr>
          <w:p w:rsidR="009D6DBC" w:rsidRPr="00B6142B" w:rsidRDefault="009D6DBC">
            <w:pPr>
              <w:pStyle w:val="TableParagraph"/>
              <w:ind w:left="15"/>
              <w:jc w:val="center"/>
              <w:rPr>
                <w:sz w:val="28"/>
                <w:szCs w:val="28"/>
              </w:rPr>
            </w:pPr>
            <w:r w:rsidRPr="00B6142B">
              <w:rPr>
                <w:color w:val="0C0C0C"/>
                <w:spacing w:val="-10"/>
                <w:sz w:val="28"/>
                <w:szCs w:val="28"/>
              </w:rPr>
              <w:t>3</w:t>
            </w:r>
          </w:p>
        </w:tc>
        <w:tc>
          <w:tcPr>
            <w:tcW w:w="4396" w:type="dxa"/>
          </w:tcPr>
          <w:p w:rsidR="009D6DBC" w:rsidRPr="00B6142B" w:rsidRDefault="009D6DBC" w:rsidP="001F430F">
            <w:pPr>
              <w:pStyle w:val="TableParagraph"/>
              <w:ind w:left="60"/>
              <w:jc w:val="both"/>
              <w:rPr>
                <w:sz w:val="28"/>
                <w:szCs w:val="28"/>
              </w:rPr>
            </w:pPr>
            <w:r w:rsidRPr="00B6142B">
              <w:rPr>
                <w:color w:val="0C0C0C"/>
                <w:sz w:val="28"/>
                <w:szCs w:val="28"/>
              </w:rPr>
              <w:t>Телефон,</w:t>
            </w:r>
            <w:r w:rsidRPr="00B6142B"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адреса</w:t>
            </w:r>
            <w:r w:rsidRPr="00B6142B"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електронної</w:t>
            </w:r>
            <w:r w:rsidRPr="00B6142B"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пошти</w:t>
            </w:r>
            <w:r w:rsidRPr="00B6142B">
              <w:rPr>
                <w:color w:val="0C0C0C"/>
                <w:spacing w:val="-3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та</w:t>
            </w:r>
            <w:r w:rsidRPr="00B6142B">
              <w:rPr>
                <w:color w:val="0C0C0C"/>
                <w:spacing w:val="-1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pacing w:val="-2"/>
                <w:sz w:val="28"/>
                <w:szCs w:val="28"/>
              </w:rPr>
              <w:t>вебсайт</w:t>
            </w:r>
          </w:p>
        </w:tc>
        <w:tc>
          <w:tcPr>
            <w:tcW w:w="10438" w:type="dxa"/>
          </w:tcPr>
          <w:p w:rsidR="009D6DBC" w:rsidRPr="00B6142B" w:rsidRDefault="009D6DBC">
            <w:pPr>
              <w:pStyle w:val="TableParagraph"/>
              <w:ind w:left="60" w:right="41"/>
              <w:rPr>
                <w:sz w:val="28"/>
                <w:szCs w:val="28"/>
                <w:u w:val="single"/>
              </w:rPr>
            </w:pPr>
            <w:r w:rsidRPr="00B6142B">
              <w:rPr>
                <w:sz w:val="28"/>
                <w:szCs w:val="28"/>
                <w:u w:val="single"/>
              </w:rPr>
              <w:t>Відділ з питань ветеранської політики</w:t>
            </w:r>
          </w:p>
          <w:p w:rsidR="009D6DBC" w:rsidRDefault="009D6DBC" w:rsidP="00C5395C">
            <w:pPr>
              <w:pStyle w:val="TableParagraph"/>
              <w:ind w:left="60" w:right="41"/>
              <w:rPr>
                <w:bCs/>
                <w:color w:val="1D1D1B"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>Тел. (03141) 4-32-09</w:t>
            </w:r>
            <w:r>
              <w:br/>
            </w:r>
            <w:r w:rsidRPr="00C5395C">
              <w:rPr>
                <w:color w:val="0070C0"/>
                <w:sz w:val="28"/>
                <w:szCs w:val="28"/>
                <w:u w:val="single"/>
              </w:rPr>
              <w:t>admin.bereg-rda@carpathia.gov.ua</w:t>
            </w:r>
            <w:r w:rsidRPr="00B6142B">
              <w:rPr>
                <w:bCs/>
                <w:color w:val="1D1D1B"/>
                <w:sz w:val="28"/>
                <w:szCs w:val="28"/>
                <w:shd w:val="clear" w:color="auto" w:fill="FFFFFF"/>
              </w:rPr>
              <w:t xml:space="preserve"> (адреса електронної пошти)</w:t>
            </w:r>
          </w:p>
          <w:p w:rsidR="009D6DBC" w:rsidRPr="00C5395C" w:rsidRDefault="009D6DBC" w:rsidP="00C5395C">
            <w:pPr>
              <w:pStyle w:val="TableParagraph"/>
              <w:ind w:left="60" w:right="41"/>
              <w:rPr>
                <w:sz w:val="28"/>
                <w:szCs w:val="28"/>
              </w:rPr>
            </w:pPr>
            <w:r w:rsidRPr="00BD3775"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veteran</w:t>
            </w:r>
            <w:r w:rsidRPr="00BD3775"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-</w:t>
            </w:r>
            <w:r w:rsidRPr="00BD3775"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policy</w:t>
            </w:r>
            <w:r w:rsidRPr="00BD3775"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@</w:t>
            </w:r>
            <w:r w:rsidRPr="00BD3775"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bereg</w:t>
            </w:r>
            <w:r w:rsidRPr="00BD3775"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-</w:t>
            </w:r>
            <w:r w:rsidRPr="00BD3775"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rda</w:t>
            </w:r>
            <w:r w:rsidRPr="00BD3775"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.</w:t>
            </w:r>
            <w:r w:rsidRPr="00BD3775"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gov</w:t>
            </w:r>
            <w:r w:rsidRPr="00BD3775"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.</w:t>
            </w:r>
            <w:r w:rsidRPr="00BD3775"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ua</w:t>
            </w:r>
            <w:r w:rsidRPr="00B6142B">
              <w:rPr>
                <w:bCs/>
                <w:color w:val="1D1D1B"/>
                <w:sz w:val="28"/>
                <w:szCs w:val="28"/>
                <w:shd w:val="clear" w:color="auto" w:fill="FFFFFF"/>
              </w:rPr>
              <w:t>(адреса електронної пошти)</w:t>
            </w:r>
          </w:p>
          <w:p w:rsidR="009D6DBC" w:rsidRPr="00B6142B" w:rsidRDefault="009D6DBC">
            <w:pPr>
              <w:pStyle w:val="TableParagraph"/>
              <w:rPr>
                <w:i/>
                <w:sz w:val="28"/>
                <w:szCs w:val="28"/>
              </w:rPr>
            </w:pPr>
            <w:r w:rsidRPr="00C5395C">
              <w:rPr>
                <w:color w:val="0070C0"/>
                <w:sz w:val="28"/>
                <w:szCs w:val="28"/>
              </w:rPr>
              <w:t>https://bereg-rda.gov.ua/</w:t>
            </w:r>
            <w:r>
              <w:rPr>
                <w:sz w:val="28"/>
                <w:szCs w:val="28"/>
              </w:rPr>
              <w:t xml:space="preserve"> </w:t>
            </w:r>
            <w:r w:rsidRPr="00B6142B">
              <w:rPr>
                <w:sz w:val="28"/>
                <w:szCs w:val="28"/>
              </w:rPr>
              <w:t>(вебсайт)</w:t>
            </w:r>
          </w:p>
        </w:tc>
      </w:tr>
      <w:tr w:rsidR="009D6DBC" w:rsidRPr="00B6142B" w:rsidTr="007B423E">
        <w:trPr>
          <w:trHeight w:val="430"/>
        </w:trPr>
        <w:tc>
          <w:tcPr>
            <w:tcW w:w="15333" w:type="dxa"/>
            <w:gridSpan w:val="3"/>
          </w:tcPr>
          <w:p w:rsidR="009D6DBC" w:rsidRPr="00B6142B" w:rsidRDefault="009D6DBC">
            <w:pPr>
              <w:pStyle w:val="TableParagraph"/>
              <w:ind w:left="14"/>
              <w:jc w:val="center"/>
              <w:rPr>
                <w:b/>
                <w:sz w:val="28"/>
                <w:szCs w:val="28"/>
              </w:rPr>
            </w:pPr>
            <w:r w:rsidRPr="00B6142B">
              <w:rPr>
                <w:b/>
                <w:color w:val="0C0C0C"/>
                <w:sz w:val="28"/>
                <w:szCs w:val="28"/>
              </w:rPr>
              <w:t>Нормативні</w:t>
            </w:r>
            <w:r w:rsidRPr="00B6142B">
              <w:rPr>
                <w:b/>
                <w:color w:val="0C0C0C"/>
                <w:spacing w:val="-6"/>
                <w:sz w:val="28"/>
                <w:szCs w:val="28"/>
              </w:rPr>
              <w:t xml:space="preserve"> </w:t>
            </w:r>
            <w:r w:rsidRPr="00B6142B">
              <w:rPr>
                <w:b/>
                <w:color w:val="0C0C0C"/>
                <w:sz w:val="28"/>
                <w:szCs w:val="28"/>
              </w:rPr>
              <w:t>акти,</w:t>
            </w:r>
            <w:r w:rsidRPr="00B6142B">
              <w:rPr>
                <w:b/>
                <w:color w:val="0C0C0C"/>
                <w:spacing w:val="-5"/>
                <w:sz w:val="28"/>
                <w:szCs w:val="28"/>
              </w:rPr>
              <w:t xml:space="preserve"> </w:t>
            </w:r>
            <w:r w:rsidRPr="00B6142B">
              <w:rPr>
                <w:b/>
                <w:color w:val="0C0C0C"/>
                <w:sz w:val="28"/>
                <w:szCs w:val="28"/>
              </w:rPr>
              <w:t>якими</w:t>
            </w:r>
            <w:r w:rsidRPr="00B6142B">
              <w:rPr>
                <w:b/>
                <w:color w:val="0C0C0C"/>
                <w:spacing w:val="-4"/>
                <w:sz w:val="28"/>
                <w:szCs w:val="28"/>
              </w:rPr>
              <w:t xml:space="preserve"> </w:t>
            </w:r>
            <w:r w:rsidRPr="00B6142B">
              <w:rPr>
                <w:b/>
                <w:color w:val="0C0C0C"/>
                <w:sz w:val="28"/>
                <w:szCs w:val="28"/>
              </w:rPr>
              <w:t>регламентується</w:t>
            </w:r>
            <w:r w:rsidRPr="00B6142B">
              <w:rPr>
                <w:b/>
                <w:color w:val="0C0C0C"/>
                <w:spacing w:val="-4"/>
                <w:sz w:val="28"/>
                <w:szCs w:val="28"/>
              </w:rPr>
              <w:t xml:space="preserve"> </w:t>
            </w:r>
            <w:r w:rsidRPr="00B6142B">
              <w:rPr>
                <w:b/>
                <w:color w:val="0C0C0C"/>
                <w:sz w:val="28"/>
                <w:szCs w:val="28"/>
              </w:rPr>
              <w:t>надання</w:t>
            </w:r>
            <w:r w:rsidRPr="00B6142B">
              <w:rPr>
                <w:b/>
                <w:color w:val="0C0C0C"/>
                <w:spacing w:val="-4"/>
                <w:sz w:val="28"/>
                <w:szCs w:val="28"/>
              </w:rPr>
              <w:t xml:space="preserve"> </w:t>
            </w:r>
            <w:r w:rsidRPr="00B6142B">
              <w:rPr>
                <w:b/>
                <w:color w:val="0C0C0C"/>
                <w:sz w:val="28"/>
                <w:szCs w:val="28"/>
              </w:rPr>
              <w:t>адміністративної</w:t>
            </w:r>
            <w:r w:rsidRPr="00B6142B">
              <w:rPr>
                <w:b/>
                <w:color w:val="0C0C0C"/>
                <w:spacing w:val="-4"/>
                <w:sz w:val="28"/>
                <w:szCs w:val="28"/>
              </w:rPr>
              <w:t xml:space="preserve"> </w:t>
            </w:r>
            <w:r w:rsidRPr="00B6142B">
              <w:rPr>
                <w:b/>
                <w:color w:val="0C0C0C"/>
                <w:spacing w:val="-2"/>
                <w:sz w:val="28"/>
                <w:szCs w:val="28"/>
              </w:rPr>
              <w:t>послуги</w:t>
            </w:r>
          </w:p>
        </w:tc>
      </w:tr>
      <w:tr w:rsidR="009D6DBC" w:rsidRPr="00B6142B" w:rsidTr="007B423E">
        <w:trPr>
          <w:trHeight w:val="1097"/>
        </w:trPr>
        <w:tc>
          <w:tcPr>
            <w:tcW w:w="499" w:type="dxa"/>
          </w:tcPr>
          <w:p w:rsidR="009D6DBC" w:rsidRPr="00B6142B" w:rsidRDefault="009D6DBC">
            <w:pPr>
              <w:pStyle w:val="TableParagraph"/>
              <w:ind w:left="15"/>
              <w:jc w:val="center"/>
              <w:rPr>
                <w:sz w:val="28"/>
                <w:szCs w:val="28"/>
              </w:rPr>
            </w:pPr>
            <w:r w:rsidRPr="00B6142B">
              <w:rPr>
                <w:color w:val="0C0C0C"/>
                <w:spacing w:val="-10"/>
                <w:sz w:val="28"/>
                <w:szCs w:val="28"/>
              </w:rPr>
              <w:t>4</w:t>
            </w:r>
          </w:p>
        </w:tc>
        <w:tc>
          <w:tcPr>
            <w:tcW w:w="4396" w:type="dxa"/>
          </w:tcPr>
          <w:p w:rsidR="009D6DBC" w:rsidRPr="00B6142B" w:rsidRDefault="009D6DBC" w:rsidP="001F430F">
            <w:pPr>
              <w:pStyle w:val="TableParagraph"/>
              <w:ind w:left="60"/>
              <w:jc w:val="both"/>
              <w:rPr>
                <w:sz w:val="28"/>
                <w:szCs w:val="28"/>
              </w:rPr>
            </w:pPr>
            <w:r w:rsidRPr="00B6142B">
              <w:rPr>
                <w:color w:val="0C0C0C"/>
                <w:sz w:val="28"/>
                <w:szCs w:val="28"/>
              </w:rPr>
              <w:t>Закони</w:t>
            </w:r>
            <w:r w:rsidRPr="00B6142B">
              <w:rPr>
                <w:color w:val="0C0C0C"/>
                <w:spacing w:val="-6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pacing w:val="-2"/>
                <w:sz w:val="28"/>
                <w:szCs w:val="28"/>
              </w:rPr>
              <w:t>України</w:t>
            </w:r>
          </w:p>
        </w:tc>
        <w:tc>
          <w:tcPr>
            <w:tcW w:w="10438" w:type="dxa"/>
          </w:tcPr>
          <w:p w:rsidR="009D6DBC" w:rsidRPr="00B6142B" w:rsidRDefault="009D6DBC">
            <w:pPr>
              <w:pStyle w:val="TableParagraph"/>
              <w:rPr>
                <w:sz w:val="28"/>
                <w:szCs w:val="28"/>
              </w:rPr>
            </w:pPr>
            <w:r w:rsidRPr="00B6142B">
              <w:rPr>
                <w:color w:val="0C0C0C"/>
                <w:sz w:val="28"/>
                <w:szCs w:val="28"/>
              </w:rPr>
              <w:t>Закон</w:t>
            </w:r>
            <w:r w:rsidRPr="00B6142B">
              <w:rPr>
                <w:color w:val="0C0C0C"/>
                <w:spacing w:val="40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України</w:t>
            </w:r>
            <w:r w:rsidRPr="00B6142B">
              <w:rPr>
                <w:color w:val="0C0C0C"/>
                <w:spacing w:val="40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“Про</w:t>
            </w:r>
            <w:r w:rsidRPr="00B6142B">
              <w:rPr>
                <w:color w:val="0C0C0C"/>
                <w:spacing w:val="40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статус</w:t>
            </w:r>
            <w:r w:rsidRPr="00B6142B">
              <w:rPr>
                <w:color w:val="0C0C0C"/>
                <w:spacing w:val="40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ветеранів</w:t>
            </w:r>
            <w:r w:rsidRPr="00B6142B">
              <w:rPr>
                <w:color w:val="0C0C0C"/>
                <w:spacing w:val="40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війни,</w:t>
            </w:r>
            <w:r w:rsidRPr="00B6142B">
              <w:rPr>
                <w:color w:val="0C0C0C"/>
                <w:spacing w:val="40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гарантії</w:t>
            </w:r>
            <w:r w:rsidRPr="00B6142B">
              <w:rPr>
                <w:color w:val="0C0C0C"/>
                <w:spacing w:val="40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їх</w:t>
            </w:r>
            <w:r w:rsidRPr="00B6142B">
              <w:rPr>
                <w:color w:val="0C0C0C"/>
                <w:spacing w:val="40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 xml:space="preserve">соціального </w:t>
            </w:r>
            <w:r w:rsidRPr="00B6142B">
              <w:rPr>
                <w:color w:val="0C0C0C"/>
                <w:spacing w:val="-2"/>
                <w:sz w:val="28"/>
                <w:szCs w:val="28"/>
              </w:rPr>
              <w:t>захисту”</w:t>
            </w:r>
          </w:p>
          <w:p w:rsidR="009D6DBC" w:rsidRPr="00B6142B" w:rsidRDefault="009D6DBC">
            <w:pPr>
              <w:pStyle w:val="TableParagraph"/>
              <w:spacing w:before="0"/>
              <w:ind w:right="1993"/>
              <w:rPr>
                <w:sz w:val="28"/>
                <w:szCs w:val="28"/>
              </w:rPr>
            </w:pPr>
            <w:r w:rsidRPr="00B6142B">
              <w:rPr>
                <w:color w:val="0C0C0C"/>
                <w:sz w:val="28"/>
                <w:szCs w:val="28"/>
              </w:rPr>
              <w:t>Закон</w:t>
            </w:r>
            <w:r w:rsidRPr="00B6142B">
              <w:rPr>
                <w:color w:val="0C0C0C"/>
                <w:spacing w:val="-10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України</w:t>
            </w:r>
            <w:r w:rsidRPr="00B6142B">
              <w:rPr>
                <w:color w:val="0C0C0C"/>
                <w:spacing w:val="-10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“Про</w:t>
            </w:r>
            <w:r w:rsidRPr="00B6142B">
              <w:rPr>
                <w:color w:val="0C0C0C"/>
                <w:spacing w:val="-9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адміністративну</w:t>
            </w:r>
            <w:r w:rsidRPr="00B6142B">
              <w:rPr>
                <w:color w:val="0C0C0C"/>
                <w:spacing w:val="-9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процедуру” Закон України “Про адміністративні послуги”</w:t>
            </w:r>
          </w:p>
        </w:tc>
      </w:tr>
      <w:tr w:rsidR="009D6DBC" w:rsidRPr="00B6142B" w:rsidTr="007B423E">
        <w:trPr>
          <w:trHeight w:val="2032"/>
        </w:trPr>
        <w:tc>
          <w:tcPr>
            <w:tcW w:w="499" w:type="dxa"/>
          </w:tcPr>
          <w:p w:rsidR="009D6DBC" w:rsidRPr="00B6142B" w:rsidRDefault="009D6DBC">
            <w:pPr>
              <w:pStyle w:val="TableParagraph"/>
              <w:ind w:left="15"/>
              <w:jc w:val="center"/>
              <w:rPr>
                <w:sz w:val="28"/>
                <w:szCs w:val="28"/>
              </w:rPr>
            </w:pPr>
            <w:r w:rsidRPr="00B6142B">
              <w:rPr>
                <w:color w:val="0C0C0C"/>
                <w:spacing w:val="-10"/>
                <w:sz w:val="28"/>
                <w:szCs w:val="28"/>
              </w:rPr>
              <w:t>5</w:t>
            </w:r>
          </w:p>
        </w:tc>
        <w:tc>
          <w:tcPr>
            <w:tcW w:w="4396" w:type="dxa"/>
          </w:tcPr>
          <w:p w:rsidR="009D6DBC" w:rsidRPr="00B6142B" w:rsidRDefault="009D6DBC" w:rsidP="001F430F">
            <w:pPr>
              <w:pStyle w:val="TableParagraph"/>
              <w:ind w:left="60"/>
              <w:jc w:val="both"/>
              <w:rPr>
                <w:sz w:val="28"/>
                <w:szCs w:val="28"/>
              </w:rPr>
            </w:pPr>
            <w:r w:rsidRPr="00B6142B">
              <w:rPr>
                <w:color w:val="0C0C0C"/>
                <w:sz w:val="28"/>
                <w:szCs w:val="28"/>
              </w:rPr>
              <w:t>Акти</w:t>
            </w:r>
            <w:r w:rsidRPr="00B6142B">
              <w:rPr>
                <w:color w:val="0C0C0C"/>
                <w:spacing w:val="-4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Кабінету</w:t>
            </w:r>
            <w:r w:rsidRPr="00B6142B"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Міністрів</w:t>
            </w:r>
            <w:r w:rsidRPr="00B6142B">
              <w:rPr>
                <w:color w:val="0C0C0C"/>
                <w:spacing w:val="-3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pacing w:val="-2"/>
                <w:sz w:val="28"/>
                <w:szCs w:val="28"/>
              </w:rPr>
              <w:t>України</w:t>
            </w:r>
          </w:p>
        </w:tc>
        <w:tc>
          <w:tcPr>
            <w:tcW w:w="10438" w:type="dxa"/>
          </w:tcPr>
          <w:p w:rsidR="009D6DBC" w:rsidRPr="00B6142B" w:rsidRDefault="009D6DBC">
            <w:pPr>
              <w:pStyle w:val="TableParagraph"/>
              <w:rPr>
                <w:sz w:val="28"/>
                <w:szCs w:val="28"/>
              </w:rPr>
            </w:pPr>
            <w:r w:rsidRPr="00B6142B">
              <w:rPr>
                <w:color w:val="0C0C0C"/>
                <w:sz w:val="28"/>
                <w:szCs w:val="28"/>
              </w:rPr>
              <w:t>Постанови</w:t>
            </w:r>
            <w:r w:rsidRPr="00B6142B">
              <w:rPr>
                <w:color w:val="0C0C0C"/>
                <w:spacing w:val="-4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Кабінету</w:t>
            </w:r>
            <w:r w:rsidRPr="00B6142B">
              <w:rPr>
                <w:color w:val="0C0C0C"/>
                <w:spacing w:val="-3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Міністрів</w:t>
            </w:r>
            <w:r w:rsidRPr="00B6142B">
              <w:rPr>
                <w:color w:val="0C0C0C"/>
                <w:spacing w:val="-3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pacing w:val="-2"/>
                <w:sz w:val="28"/>
                <w:szCs w:val="28"/>
              </w:rPr>
              <w:t>України:</w:t>
            </w:r>
          </w:p>
          <w:p w:rsidR="009D6DBC" w:rsidRPr="00B6142B" w:rsidRDefault="009D6DBC">
            <w:pPr>
              <w:pStyle w:val="TableParagraph"/>
              <w:spacing w:before="120"/>
              <w:ind w:right="59"/>
              <w:rPr>
                <w:sz w:val="28"/>
                <w:szCs w:val="28"/>
              </w:rPr>
            </w:pPr>
            <w:r w:rsidRPr="00B6142B">
              <w:rPr>
                <w:color w:val="0C0C0C"/>
                <w:sz w:val="28"/>
                <w:szCs w:val="28"/>
              </w:rPr>
              <w:t>від 12.05.1994 №</w:t>
            </w:r>
            <w:r w:rsidRPr="00B6142B">
              <w:rPr>
                <w:color w:val="0C0C0C"/>
                <w:spacing w:val="-4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302 “Про порядок виготовлення та видачі посвідчень і нагрудних знаків ветеранів”;</w:t>
            </w:r>
          </w:p>
          <w:p w:rsidR="009D6DBC" w:rsidRPr="00B6142B" w:rsidRDefault="009D6DBC">
            <w:pPr>
              <w:pStyle w:val="TableParagraph"/>
              <w:spacing w:before="240"/>
              <w:rPr>
                <w:sz w:val="28"/>
                <w:szCs w:val="28"/>
              </w:rPr>
            </w:pPr>
            <w:r w:rsidRPr="00B6142B">
              <w:rPr>
                <w:color w:val="0C0C0C"/>
                <w:sz w:val="28"/>
                <w:szCs w:val="28"/>
              </w:rPr>
              <w:t>від</w:t>
            </w:r>
            <w:r w:rsidRPr="00B6142B">
              <w:rPr>
                <w:color w:val="0C0C0C"/>
                <w:spacing w:val="-17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28.02.2018</w:t>
            </w:r>
            <w:r w:rsidRPr="00B6142B">
              <w:rPr>
                <w:color w:val="0C0C0C"/>
                <w:spacing w:val="-17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№</w:t>
            </w:r>
            <w:r w:rsidRPr="00B6142B">
              <w:rPr>
                <w:color w:val="0C0C0C"/>
                <w:spacing w:val="-13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119</w:t>
            </w:r>
            <w:r w:rsidRPr="00B6142B">
              <w:rPr>
                <w:color w:val="0C0C0C"/>
                <w:spacing w:val="-17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“Деякі</w:t>
            </w:r>
            <w:r w:rsidRPr="00B6142B">
              <w:rPr>
                <w:color w:val="0C0C0C"/>
                <w:spacing w:val="-17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питання</w:t>
            </w:r>
            <w:r w:rsidRPr="00B6142B">
              <w:rPr>
                <w:color w:val="0C0C0C"/>
                <w:spacing w:val="-17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соціального</w:t>
            </w:r>
            <w:r w:rsidRPr="00B6142B">
              <w:rPr>
                <w:color w:val="0C0C0C"/>
                <w:spacing w:val="-17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захисту</w:t>
            </w:r>
            <w:r w:rsidRPr="00B6142B">
              <w:rPr>
                <w:color w:val="0C0C0C"/>
                <w:spacing w:val="-17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постраждалих учасників Революції Гідності”.</w:t>
            </w:r>
          </w:p>
        </w:tc>
      </w:tr>
      <w:tr w:rsidR="009D6DBC" w:rsidRPr="00B6142B" w:rsidTr="007B423E">
        <w:trPr>
          <w:trHeight w:val="561"/>
        </w:trPr>
        <w:tc>
          <w:tcPr>
            <w:tcW w:w="499" w:type="dxa"/>
          </w:tcPr>
          <w:p w:rsidR="009D6DBC" w:rsidRPr="00B6142B" w:rsidRDefault="009D6DBC">
            <w:pPr>
              <w:pStyle w:val="TableParagraph"/>
              <w:ind w:left="15"/>
              <w:jc w:val="center"/>
              <w:rPr>
                <w:sz w:val="28"/>
                <w:szCs w:val="28"/>
              </w:rPr>
            </w:pPr>
            <w:r w:rsidRPr="00B6142B">
              <w:rPr>
                <w:color w:val="0C0C0C"/>
                <w:spacing w:val="-10"/>
                <w:sz w:val="28"/>
                <w:szCs w:val="28"/>
              </w:rPr>
              <w:t>6</w:t>
            </w:r>
          </w:p>
        </w:tc>
        <w:tc>
          <w:tcPr>
            <w:tcW w:w="4396" w:type="dxa"/>
          </w:tcPr>
          <w:p w:rsidR="009D6DBC" w:rsidRPr="00B6142B" w:rsidRDefault="009D6DBC" w:rsidP="001F430F">
            <w:pPr>
              <w:pStyle w:val="TableParagraph"/>
              <w:ind w:left="60"/>
              <w:jc w:val="both"/>
              <w:rPr>
                <w:sz w:val="28"/>
                <w:szCs w:val="28"/>
              </w:rPr>
            </w:pPr>
            <w:r w:rsidRPr="00B6142B">
              <w:rPr>
                <w:color w:val="0C0C0C"/>
                <w:sz w:val="28"/>
                <w:szCs w:val="28"/>
              </w:rPr>
              <w:t>Акти</w:t>
            </w:r>
            <w:r w:rsidRPr="00B6142B">
              <w:rPr>
                <w:color w:val="0C0C0C"/>
                <w:spacing w:val="-6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центральних</w:t>
            </w:r>
            <w:r w:rsidRPr="00B6142B">
              <w:rPr>
                <w:color w:val="0C0C0C"/>
                <w:spacing w:val="-4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органів</w:t>
            </w:r>
            <w:r w:rsidRPr="00B6142B">
              <w:rPr>
                <w:color w:val="0C0C0C"/>
                <w:spacing w:val="-6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виконавчої</w:t>
            </w:r>
            <w:r w:rsidRPr="00B6142B">
              <w:rPr>
                <w:color w:val="0C0C0C"/>
                <w:spacing w:val="-4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pacing w:val="-2"/>
                <w:sz w:val="28"/>
                <w:szCs w:val="28"/>
              </w:rPr>
              <w:t>влади</w:t>
            </w:r>
          </w:p>
        </w:tc>
        <w:tc>
          <w:tcPr>
            <w:tcW w:w="10438" w:type="dxa"/>
          </w:tcPr>
          <w:p w:rsidR="009D6DBC" w:rsidRPr="00B6142B" w:rsidRDefault="009D6DBC">
            <w:pPr>
              <w:pStyle w:val="TableParagraph"/>
              <w:rPr>
                <w:sz w:val="28"/>
                <w:szCs w:val="28"/>
              </w:rPr>
            </w:pPr>
            <w:r w:rsidRPr="00B6142B">
              <w:rPr>
                <w:color w:val="0C0C0C"/>
                <w:spacing w:val="-10"/>
                <w:sz w:val="28"/>
                <w:szCs w:val="28"/>
              </w:rPr>
              <w:t>-</w:t>
            </w:r>
          </w:p>
        </w:tc>
      </w:tr>
      <w:tr w:rsidR="009D6DBC" w:rsidRPr="00B6142B" w:rsidTr="007B423E">
        <w:trPr>
          <w:trHeight w:val="430"/>
        </w:trPr>
        <w:tc>
          <w:tcPr>
            <w:tcW w:w="15333" w:type="dxa"/>
            <w:gridSpan w:val="3"/>
          </w:tcPr>
          <w:p w:rsidR="009D6DBC" w:rsidRPr="00B6142B" w:rsidRDefault="009D6DBC">
            <w:pPr>
              <w:pStyle w:val="TableParagraph"/>
              <w:ind w:left="14"/>
              <w:jc w:val="center"/>
              <w:rPr>
                <w:b/>
                <w:sz w:val="28"/>
                <w:szCs w:val="28"/>
              </w:rPr>
            </w:pPr>
            <w:r w:rsidRPr="00B6142B">
              <w:rPr>
                <w:b/>
                <w:color w:val="0C0C0C"/>
                <w:sz w:val="28"/>
                <w:szCs w:val="28"/>
              </w:rPr>
              <w:t>Умови</w:t>
            </w:r>
            <w:r w:rsidRPr="00B6142B">
              <w:rPr>
                <w:b/>
                <w:color w:val="0C0C0C"/>
                <w:spacing w:val="-7"/>
                <w:sz w:val="28"/>
                <w:szCs w:val="28"/>
              </w:rPr>
              <w:t xml:space="preserve"> </w:t>
            </w:r>
            <w:r w:rsidRPr="00B6142B">
              <w:rPr>
                <w:b/>
                <w:color w:val="0C0C0C"/>
                <w:sz w:val="28"/>
                <w:szCs w:val="28"/>
              </w:rPr>
              <w:t>отримання</w:t>
            </w:r>
            <w:r w:rsidRPr="00B6142B">
              <w:rPr>
                <w:b/>
                <w:color w:val="0C0C0C"/>
                <w:spacing w:val="-5"/>
                <w:sz w:val="28"/>
                <w:szCs w:val="28"/>
              </w:rPr>
              <w:t xml:space="preserve"> </w:t>
            </w:r>
            <w:r w:rsidRPr="00B6142B">
              <w:rPr>
                <w:b/>
                <w:color w:val="0C0C0C"/>
                <w:sz w:val="28"/>
                <w:szCs w:val="28"/>
              </w:rPr>
              <w:t>адміністративної</w:t>
            </w:r>
            <w:r w:rsidRPr="00B6142B">
              <w:rPr>
                <w:b/>
                <w:color w:val="0C0C0C"/>
                <w:spacing w:val="-5"/>
                <w:sz w:val="28"/>
                <w:szCs w:val="28"/>
              </w:rPr>
              <w:t xml:space="preserve"> </w:t>
            </w:r>
            <w:r w:rsidRPr="00B6142B">
              <w:rPr>
                <w:b/>
                <w:color w:val="0C0C0C"/>
                <w:spacing w:val="-2"/>
                <w:sz w:val="28"/>
                <w:szCs w:val="28"/>
              </w:rPr>
              <w:t>послуги</w:t>
            </w:r>
          </w:p>
        </w:tc>
      </w:tr>
      <w:tr w:rsidR="009D6DBC" w:rsidRPr="00B6142B" w:rsidTr="007B423E">
        <w:trPr>
          <w:trHeight w:val="738"/>
        </w:trPr>
        <w:tc>
          <w:tcPr>
            <w:tcW w:w="499" w:type="dxa"/>
          </w:tcPr>
          <w:p w:rsidR="009D6DBC" w:rsidRPr="00B6142B" w:rsidRDefault="009D6DBC">
            <w:pPr>
              <w:pStyle w:val="TableParagraph"/>
              <w:ind w:left="15"/>
              <w:jc w:val="center"/>
              <w:rPr>
                <w:sz w:val="28"/>
                <w:szCs w:val="28"/>
              </w:rPr>
            </w:pPr>
            <w:r w:rsidRPr="00B6142B">
              <w:rPr>
                <w:color w:val="0C0C0C"/>
                <w:spacing w:val="-10"/>
                <w:sz w:val="28"/>
                <w:szCs w:val="28"/>
              </w:rPr>
              <w:t>7</w:t>
            </w:r>
          </w:p>
        </w:tc>
        <w:tc>
          <w:tcPr>
            <w:tcW w:w="4396" w:type="dxa"/>
            <w:tcBorders>
              <w:bottom w:val="single" w:sz="4" w:space="0" w:color="000000"/>
            </w:tcBorders>
          </w:tcPr>
          <w:p w:rsidR="009D6DBC" w:rsidRPr="00B6142B" w:rsidRDefault="009D6DBC" w:rsidP="001F430F">
            <w:pPr>
              <w:pStyle w:val="TableParagraph"/>
              <w:tabs>
                <w:tab w:val="left" w:pos="1434"/>
                <w:tab w:val="left" w:pos="2193"/>
                <w:tab w:val="left" w:pos="3792"/>
              </w:tabs>
              <w:ind w:left="60" w:right="42"/>
              <w:rPr>
                <w:sz w:val="28"/>
                <w:szCs w:val="28"/>
              </w:rPr>
            </w:pPr>
            <w:r w:rsidRPr="00B6142B">
              <w:rPr>
                <w:color w:val="0C0C0C"/>
                <w:spacing w:val="-2"/>
                <w:sz w:val="28"/>
                <w:szCs w:val="28"/>
              </w:rPr>
              <w:t>Підстава</w:t>
            </w:r>
            <w:r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pacing w:val="-4"/>
                <w:sz w:val="28"/>
                <w:szCs w:val="28"/>
              </w:rPr>
              <w:t>для</w:t>
            </w:r>
            <w:r>
              <w:rPr>
                <w:color w:val="0C0C0C"/>
                <w:spacing w:val="-4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pacing w:val="-2"/>
                <w:sz w:val="28"/>
                <w:szCs w:val="28"/>
              </w:rPr>
              <w:t>отримання</w:t>
            </w:r>
            <w:r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pacing w:val="-2"/>
                <w:sz w:val="28"/>
                <w:szCs w:val="28"/>
              </w:rPr>
              <w:t>адміністративної послуги</w:t>
            </w:r>
          </w:p>
        </w:tc>
        <w:tc>
          <w:tcPr>
            <w:tcW w:w="10438" w:type="dxa"/>
            <w:tcBorders>
              <w:bottom w:val="single" w:sz="4" w:space="0" w:color="000000"/>
            </w:tcBorders>
          </w:tcPr>
          <w:p w:rsidR="009D6DBC" w:rsidRPr="00B6142B" w:rsidRDefault="009D6DBC">
            <w:pPr>
              <w:pStyle w:val="TableParagraph"/>
              <w:rPr>
                <w:sz w:val="28"/>
                <w:szCs w:val="28"/>
              </w:rPr>
            </w:pPr>
            <w:r w:rsidRPr="00B6142B">
              <w:rPr>
                <w:color w:val="0C0C0C"/>
                <w:sz w:val="28"/>
                <w:szCs w:val="28"/>
              </w:rPr>
              <w:t>Звернення</w:t>
            </w:r>
            <w:r w:rsidRPr="00B6142B">
              <w:rPr>
                <w:color w:val="0C0C0C"/>
                <w:spacing w:val="36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особи</w:t>
            </w:r>
            <w:r w:rsidRPr="00B6142B">
              <w:rPr>
                <w:color w:val="0C0C0C"/>
                <w:spacing w:val="35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у</w:t>
            </w:r>
            <w:r w:rsidRPr="00B6142B">
              <w:rPr>
                <w:color w:val="0C0C0C"/>
                <w:spacing w:val="36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зв’язку</w:t>
            </w:r>
            <w:r w:rsidRPr="00B6142B">
              <w:rPr>
                <w:color w:val="0C0C0C"/>
                <w:spacing w:val="35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з</w:t>
            </w:r>
            <w:r w:rsidRPr="00B6142B">
              <w:rPr>
                <w:color w:val="0C0C0C"/>
                <w:spacing w:val="36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непридатністю/втратою</w:t>
            </w:r>
            <w:r w:rsidRPr="00B6142B">
              <w:rPr>
                <w:color w:val="0C0C0C"/>
                <w:spacing w:val="35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посвідчення</w:t>
            </w:r>
            <w:r w:rsidRPr="00B6142B">
              <w:rPr>
                <w:color w:val="0C0C0C"/>
                <w:spacing w:val="36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або зміною персональних даних</w:t>
            </w:r>
          </w:p>
        </w:tc>
      </w:tr>
      <w:tr w:rsidR="009D6DBC" w:rsidRPr="00B6142B" w:rsidTr="007B423E">
        <w:trPr>
          <w:trHeight w:val="738"/>
        </w:trPr>
        <w:tc>
          <w:tcPr>
            <w:tcW w:w="499" w:type="dxa"/>
          </w:tcPr>
          <w:p w:rsidR="009D6DBC" w:rsidRPr="00B6142B" w:rsidRDefault="009D6DBC">
            <w:pPr>
              <w:pStyle w:val="TableParagraph"/>
              <w:ind w:left="15"/>
              <w:jc w:val="center"/>
              <w:rPr>
                <w:color w:val="0C0C0C"/>
                <w:spacing w:val="-10"/>
                <w:sz w:val="28"/>
                <w:szCs w:val="28"/>
              </w:rPr>
            </w:pPr>
            <w:r>
              <w:rPr>
                <w:color w:val="0C0C0C"/>
                <w:spacing w:val="-10"/>
                <w:sz w:val="28"/>
                <w:szCs w:val="28"/>
              </w:rPr>
              <w:t>8</w:t>
            </w:r>
          </w:p>
        </w:tc>
        <w:tc>
          <w:tcPr>
            <w:tcW w:w="4396" w:type="dxa"/>
            <w:tcBorders>
              <w:bottom w:val="single" w:sz="4" w:space="0" w:color="000000"/>
            </w:tcBorders>
          </w:tcPr>
          <w:p w:rsidR="009D6DBC" w:rsidRPr="00B6142B" w:rsidRDefault="009D6DBC" w:rsidP="001F430F">
            <w:pPr>
              <w:pStyle w:val="TableParagraph"/>
              <w:tabs>
                <w:tab w:val="left" w:pos="1434"/>
                <w:tab w:val="left" w:pos="2193"/>
                <w:tab w:val="left" w:pos="3792"/>
              </w:tabs>
              <w:ind w:left="60" w:right="42"/>
              <w:jc w:val="both"/>
              <w:rPr>
                <w:color w:val="0C0C0C"/>
                <w:spacing w:val="-2"/>
                <w:sz w:val="28"/>
                <w:szCs w:val="28"/>
              </w:rPr>
            </w:pPr>
            <w:r w:rsidRPr="00B6142B">
              <w:rPr>
                <w:color w:val="0C0C0C"/>
                <w:sz w:val="28"/>
                <w:szCs w:val="28"/>
              </w:rPr>
              <w:t>Перелік</w:t>
            </w:r>
            <w:r w:rsidRPr="00B6142B">
              <w:rPr>
                <w:color w:val="0C0C0C"/>
                <w:spacing w:val="40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документів,</w:t>
            </w:r>
            <w:r w:rsidRPr="00B6142B">
              <w:rPr>
                <w:color w:val="0C0C0C"/>
                <w:spacing w:val="40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необхідних</w:t>
            </w:r>
            <w:r w:rsidRPr="00B6142B">
              <w:rPr>
                <w:color w:val="0C0C0C"/>
                <w:spacing w:val="40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для</w:t>
            </w:r>
            <w:r w:rsidRPr="00B6142B">
              <w:rPr>
                <w:color w:val="0C0C0C"/>
                <w:spacing w:val="40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отримання адміністративної послуги</w:t>
            </w:r>
          </w:p>
        </w:tc>
        <w:tc>
          <w:tcPr>
            <w:tcW w:w="10438" w:type="dxa"/>
            <w:tcBorders>
              <w:bottom w:val="single" w:sz="4" w:space="0" w:color="000000"/>
            </w:tcBorders>
          </w:tcPr>
          <w:p w:rsidR="009D6DBC" w:rsidRPr="00B6142B" w:rsidRDefault="009D6DBC" w:rsidP="001F430F">
            <w:pPr>
              <w:pStyle w:val="TableParagraph"/>
              <w:spacing w:before="62"/>
              <w:ind w:left="62" w:right="44"/>
              <w:jc w:val="both"/>
              <w:rPr>
                <w:b/>
                <w:sz w:val="28"/>
                <w:szCs w:val="28"/>
              </w:rPr>
            </w:pPr>
            <w:r w:rsidRPr="00B6142B">
              <w:rPr>
                <w:b/>
                <w:color w:val="0C0C0C"/>
                <w:sz w:val="28"/>
                <w:szCs w:val="28"/>
              </w:rPr>
              <w:t>До відділу з питань ветеранської політики за задекларованим/зареєстрованим місцем проживання (перебування) або за адресою фактичного місця проживання (для внутрішньо переміщених осіб) заявника (далі – відділ з питань ветеранської політики) особи з інвалідністю внаслідок війни, учасники війни, члени сім’ї загиблого (померлого) ветерана війни, члени сім’ї загиблого (померлого) Захисника чи Захисниці України, постраждалі учасники Революції Гідності подають:</w:t>
            </w:r>
          </w:p>
          <w:p w:rsidR="009D6DBC" w:rsidRPr="00B6142B" w:rsidRDefault="009D6DBC" w:rsidP="001F430F">
            <w:pPr>
              <w:pStyle w:val="TableParagraph"/>
              <w:tabs>
                <w:tab w:val="left" w:pos="1014"/>
                <w:tab w:val="left" w:pos="2164"/>
                <w:tab w:val="left" w:pos="4409"/>
                <w:tab w:val="left" w:pos="5404"/>
                <w:tab w:val="left" w:pos="6176"/>
                <w:tab w:val="left" w:pos="6526"/>
                <w:tab w:val="left" w:pos="7544"/>
              </w:tabs>
              <w:spacing w:before="62"/>
              <w:ind w:left="62" w:right="45"/>
              <w:jc w:val="both"/>
              <w:rPr>
                <w:sz w:val="28"/>
                <w:szCs w:val="28"/>
              </w:rPr>
            </w:pPr>
            <w:r w:rsidRPr="00B6142B">
              <w:rPr>
                <w:color w:val="0C0C0C"/>
                <w:sz w:val="28"/>
                <w:szCs w:val="28"/>
              </w:rPr>
              <w:t>заяву у довільній формі (від імені дитини віком до 14 років таку заяву подає інший з батьків, опікун, піклувальник або інший законний представник),</w:t>
            </w:r>
            <w:r w:rsidRPr="00B6142B">
              <w:rPr>
                <w:color w:val="0C0C0C"/>
                <w:spacing w:val="-5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в</w:t>
            </w:r>
            <w:r w:rsidRPr="00B6142B">
              <w:rPr>
                <w:color w:val="0C0C0C"/>
                <w:spacing w:val="-5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якій</w:t>
            </w:r>
            <w:r w:rsidRPr="00B6142B">
              <w:rPr>
                <w:color w:val="0C0C0C"/>
                <w:spacing w:val="-5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зазначається</w:t>
            </w:r>
            <w:r w:rsidRPr="00B6142B">
              <w:rPr>
                <w:color w:val="0C0C0C"/>
                <w:spacing w:val="-5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прізвище,</w:t>
            </w:r>
            <w:r w:rsidRPr="00B6142B">
              <w:rPr>
                <w:color w:val="0C0C0C"/>
                <w:spacing w:val="-5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власне</w:t>
            </w:r>
            <w:r w:rsidRPr="00B6142B">
              <w:rPr>
                <w:color w:val="0C0C0C"/>
                <w:spacing w:val="-5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ім’я,</w:t>
            </w:r>
            <w:r w:rsidRPr="00B6142B">
              <w:rPr>
                <w:color w:val="0C0C0C"/>
                <w:spacing w:val="-5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по</w:t>
            </w:r>
            <w:r w:rsidRPr="00B6142B">
              <w:rPr>
                <w:color w:val="0C0C0C"/>
                <w:spacing w:val="-5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батькові</w:t>
            </w:r>
            <w:r w:rsidRPr="00B6142B">
              <w:rPr>
                <w:color w:val="0C0C0C"/>
                <w:spacing w:val="-5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(за наявності), поштова адреса та адреса електронної пошти, номер телефону, спосіб отримання посвідчення (за місцем оформлення посвідчення ветерана (повне найменування та місцезнаходження відділу</w:t>
            </w:r>
            <w:r w:rsidRPr="00B6142B">
              <w:rPr>
                <w:color w:val="0C0C0C"/>
                <w:spacing w:val="24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з</w:t>
            </w:r>
            <w:r w:rsidRPr="00B6142B">
              <w:rPr>
                <w:color w:val="0C0C0C"/>
                <w:spacing w:val="23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питань</w:t>
            </w:r>
            <w:r w:rsidRPr="00B6142B">
              <w:rPr>
                <w:color w:val="0C0C0C"/>
                <w:spacing w:val="24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ветеранської</w:t>
            </w:r>
            <w:r w:rsidRPr="00B6142B">
              <w:rPr>
                <w:color w:val="0C0C0C"/>
                <w:spacing w:val="23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політики),</w:t>
            </w:r>
            <w:r w:rsidRPr="00B6142B">
              <w:rPr>
                <w:color w:val="0C0C0C"/>
                <w:spacing w:val="23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pacing w:val="-10"/>
                <w:sz w:val="28"/>
                <w:szCs w:val="28"/>
              </w:rPr>
              <w:t>у</w:t>
            </w:r>
            <w:r>
              <w:rPr>
                <w:color w:val="0C0C0C"/>
                <w:spacing w:val="-10"/>
                <w:sz w:val="28"/>
                <w:szCs w:val="28"/>
              </w:rPr>
              <w:t xml:space="preserve"> ц</w:t>
            </w:r>
            <w:r w:rsidRPr="00B6142B">
              <w:rPr>
                <w:color w:val="0C0C0C"/>
                <w:spacing w:val="-2"/>
                <w:sz w:val="28"/>
                <w:szCs w:val="28"/>
              </w:rPr>
              <w:t>ентрі</w:t>
            </w:r>
            <w:r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pacing w:val="-2"/>
                <w:sz w:val="28"/>
                <w:szCs w:val="28"/>
              </w:rPr>
              <w:t>надання</w:t>
            </w:r>
            <w:r>
              <w:rPr>
                <w:color w:val="0C0C0C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pacing w:val="-2"/>
                <w:sz w:val="28"/>
                <w:szCs w:val="28"/>
              </w:rPr>
              <w:t>адміністративних</w:t>
            </w:r>
            <w:r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pacing w:val="-2"/>
                <w:sz w:val="28"/>
                <w:szCs w:val="28"/>
              </w:rPr>
              <w:t>послуг</w:t>
            </w:r>
            <w:r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pacing w:val="-2"/>
                <w:sz w:val="28"/>
                <w:szCs w:val="28"/>
              </w:rPr>
              <w:t>(далі</w:t>
            </w:r>
            <w:r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pacing w:val="-10"/>
                <w:sz w:val="28"/>
                <w:szCs w:val="28"/>
              </w:rPr>
              <w:t>–</w:t>
            </w:r>
            <w:r>
              <w:rPr>
                <w:color w:val="0C0C0C"/>
                <w:spacing w:val="-10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pacing w:val="-2"/>
                <w:sz w:val="28"/>
                <w:szCs w:val="28"/>
              </w:rPr>
              <w:t>Центр)</w:t>
            </w:r>
            <w:r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pacing w:val="-2"/>
                <w:sz w:val="28"/>
                <w:szCs w:val="28"/>
              </w:rPr>
              <w:t xml:space="preserve">(повне </w:t>
            </w:r>
            <w:r w:rsidRPr="00B6142B">
              <w:rPr>
                <w:color w:val="0C0C0C"/>
                <w:sz w:val="28"/>
                <w:szCs w:val="28"/>
              </w:rPr>
              <w:t>найменування та місцезнаходження) та додають:</w:t>
            </w:r>
          </w:p>
          <w:p w:rsidR="009D6DBC" w:rsidRPr="00B6142B" w:rsidRDefault="009D6DBC" w:rsidP="001F430F">
            <w:pPr>
              <w:pStyle w:val="TableParagraph"/>
              <w:numPr>
                <w:ilvl w:val="0"/>
                <w:numId w:val="1"/>
              </w:numPr>
              <w:tabs>
                <w:tab w:val="left" w:pos="921"/>
              </w:tabs>
              <w:spacing w:before="240"/>
              <w:ind w:right="44" w:firstLine="567"/>
              <w:jc w:val="both"/>
              <w:rPr>
                <w:sz w:val="28"/>
                <w:szCs w:val="28"/>
              </w:rPr>
            </w:pPr>
            <w:r w:rsidRPr="00B6142B">
              <w:rPr>
                <w:color w:val="0C0C0C"/>
                <w:sz w:val="28"/>
                <w:szCs w:val="28"/>
              </w:rPr>
              <w:t>копію</w:t>
            </w:r>
            <w:r w:rsidRPr="00B6142B">
              <w:rPr>
                <w:color w:val="0C0C0C"/>
                <w:spacing w:val="-14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документа,</w:t>
            </w:r>
            <w:r w:rsidRPr="00B6142B">
              <w:rPr>
                <w:color w:val="0C0C0C"/>
                <w:spacing w:val="-14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який</w:t>
            </w:r>
            <w:r w:rsidRPr="00B6142B">
              <w:rPr>
                <w:color w:val="0C0C0C"/>
                <w:spacing w:val="-14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посвідчує</w:t>
            </w:r>
            <w:r w:rsidRPr="00B6142B">
              <w:rPr>
                <w:color w:val="0C0C0C"/>
                <w:spacing w:val="-14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особу</w:t>
            </w:r>
            <w:r w:rsidRPr="00B6142B">
              <w:rPr>
                <w:color w:val="0C0C0C"/>
                <w:spacing w:val="-14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законного</w:t>
            </w:r>
            <w:r w:rsidRPr="00B6142B">
              <w:rPr>
                <w:color w:val="0C0C0C"/>
                <w:spacing w:val="-14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представника або уповноваженої особи, та копію документа, який надає повноваження законному представнику або уповноваженій особі представляти заявника, оформленого відповідно до вимог законодавства (у разі звернення законного представника або уповноваженої особи);</w:t>
            </w:r>
          </w:p>
          <w:p w:rsidR="009D6DBC" w:rsidRPr="00B6142B" w:rsidRDefault="009D6DBC" w:rsidP="001F430F">
            <w:pPr>
              <w:pStyle w:val="TableParagraph"/>
              <w:numPr>
                <w:ilvl w:val="0"/>
                <w:numId w:val="1"/>
              </w:numPr>
              <w:tabs>
                <w:tab w:val="left" w:pos="921"/>
              </w:tabs>
              <w:spacing w:before="0"/>
              <w:ind w:right="45" w:firstLine="567"/>
              <w:jc w:val="both"/>
              <w:rPr>
                <w:sz w:val="28"/>
                <w:szCs w:val="28"/>
              </w:rPr>
            </w:pPr>
            <w:r w:rsidRPr="00B6142B">
              <w:rPr>
                <w:color w:val="0C0C0C"/>
                <w:sz w:val="28"/>
                <w:szCs w:val="28"/>
              </w:rPr>
              <w:t>копію довідки про взяття на облік внутрішньо переміщеної особи (для внутрішньо переміщених осіб);</w:t>
            </w:r>
          </w:p>
          <w:p w:rsidR="009D6DBC" w:rsidRPr="00B6142B" w:rsidRDefault="009D6DBC" w:rsidP="001F430F">
            <w:pPr>
              <w:pStyle w:val="TableParagraph"/>
              <w:numPr>
                <w:ilvl w:val="0"/>
                <w:numId w:val="1"/>
              </w:numPr>
              <w:tabs>
                <w:tab w:val="left" w:pos="921"/>
              </w:tabs>
              <w:spacing w:before="0"/>
              <w:ind w:left="921" w:hanging="292"/>
              <w:jc w:val="both"/>
              <w:rPr>
                <w:sz w:val="28"/>
                <w:szCs w:val="28"/>
              </w:rPr>
            </w:pPr>
            <w:r w:rsidRPr="00B6142B">
              <w:rPr>
                <w:color w:val="0C0C0C"/>
                <w:sz w:val="28"/>
                <w:szCs w:val="28"/>
              </w:rPr>
              <w:t>витяг</w:t>
            </w:r>
            <w:r w:rsidRPr="00B6142B">
              <w:rPr>
                <w:color w:val="0C0C0C"/>
                <w:spacing w:val="-3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з</w:t>
            </w:r>
            <w:r w:rsidRPr="00B6142B"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Єдиного</w:t>
            </w:r>
            <w:r w:rsidRPr="00B6142B">
              <w:rPr>
                <w:color w:val="0C0C0C"/>
                <w:spacing w:val="-1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державного</w:t>
            </w:r>
            <w:r w:rsidRPr="00B6142B"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реєстру</w:t>
            </w:r>
            <w:r w:rsidRPr="00B6142B"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ветеранів</w:t>
            </w:r>
            <w:r w:rsidRPr="00B6142B">
              <w:rPr>
                <w:color w:val="0C0C0C"/>
                <w:spacing w:val="-1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pacing w:val="-2"/>
                <w:sz w:val="28"/>
                <w:szCs w:val="28"/>
              </w:rPr>
              <w:t>війни;</w:t>
            </w:r>
          </w:p>
          <w:p w:rsidR="009D6DBC" w:rsidRPr="00B6142B" w:rsidRDefault="009D6DBC" w:rsidP="001F430F">
            <w:pPr>
              <w:pStyle w:val="TableParagraph"/>
              <w:numPr>
                <w:ilvl w:val="0"/>
                <w:numId w:val="1"/>
              </w:numPr>
              <w:tabs>
                <w:tab w:val="left" w:pos="921"/>
              </w:tabs>
              <w:spacing w:before="0"/>
              <w:ind w:right="45" w:firstLine="567"/>
              <w:jc w:val="both"/>
              <w:rPr>
                <w:sz w:val="28"/>
                <w:szCs w:val="28"/>
              </w:rPr>
            </w:pPr>
            <w:r w:rsidRPr="00B6142B">
              <w:rPr>
                <w:color w:val="0C0C0C"/>
                <w:sz w:val="28"/>
                <w:szCs w:val="28"/>
              </w:rPr>
              <w:t>копію свідоцтва про народження або витяг з Державного реєстру актів цивільного стану громадян про державну реєстрацію народження дитини;</w:t>
            </w:r>
          </w:p>
          <w:p w:rsidR="009D6DBC" w:rsidRPr="00B6142B" w:rsidRDefault="009D6DBC" w:rsidP="001F430F">
            <w:pPr>
              <w:pStyle w:val="TableParagraph"/>
              <w:numPr>
                <w:ilvl w:val="0"/>
                <w:numId w:val="1"/>
              </w:numPr>
              <w:tabs>
                <w:tab w:val="left" w:pos="921"/>
              </w:tabs>
              <w:spacing w:before="0"/>
              <w:ind w:left="921" w:hanging="292"/>
              <w:jc w:val="both"/>
              <w:rPr>
                <w:sz w:val="28"/>
                <w:szCs w:val="28"/>
              </w:rPr>
            </w:pPr>
            <w:r w:rsidRPr="00B6142B">
              <w:rPr>
                <w:color w:val="0C0C0C"/>
                <w:sz w:val="28"/>
                <w:szCs w:val="28"/>
              </w:rPr>
              <w:t>фотокартку</w:t>
            </w:r>
            <w:r w:rsidRPr="00B6142B">
              <w:rPr>
                <w:color w:val="0C0C0C"/>
                <w:spacing w:val="-1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 xml:space="preserve">розміром 3х4 </w:t>
            </w:r>
            <w:r w:rsidRPr="00B6142B">
              <w:rPr>
                <w:color w:val="0C0C0C"/>
                <w:spacing w:val="-2"/>
                <w:sz w:val="28"/>
                <w:szCs w:val="28"/>
              </w:rPr>
              <w:t>сантиметри;</w:t>
            </w:r>
          </w:p>
          <w:p w:rsidR="009D6DBC" w:rsidRPr="00B6142B" w:rsidRDefault="009D6DBC" w:rsidP="001F430F">
            <w:pPr>
              <w:pStyle w:val="TableParagraph"/>
              <w:numPr>
                <w:ilvl w:val="0"/>
                <w:numId w:val="1"/>
              </w:numPr>
              <w:tabs>
                <w:tab w:val="left" w:pos="921"/>
              </w:tabs>
              <w:spacing w:before="0"/>
              <w:ind w:right="45" w:firstLine="567"/>
              <w:jc w:val="both"/>
              <w:rPr>
                <w:sz w:val="28"/>
                <w:szCs w:val="28"/>
              </w:rPr>
            </w:pPr>
            <w:r w:rsidRPr="00B6142B">
              <w:rPr>
                <w:color w:val="0C0C0C"/>
                <w:sz w:val="28"/>
                <w:szCs w:val="28"/>
              </w:rPr>
              <w:t xml:space="preserve">відповідне посвідчення, що стало непридатним для </w:t>
            </w:r>
            <w:r w:rsidRPr="00B6142B">
              <w:rPr>
                <w:color w:val="0C0C0C"/>
                <w:spacing w:val="-2"/>
                <w:sz w:val="28"/>
                <w:szCs w:val="28"/>
              </w:rPr>
              <w:t>використання;</w:t>
            </w:r>
          </w:p>
          <w:p w:rsidR="009D6DBC" w:rsidRPr="00B6142B" w:rsidRDefault="009D6DBC" w:rsidP="001F430F">
            <w:pPr>
              <w:pStyle w:val="TableParagraph"/>
              <w:numPr>
                <w:ilvl w:val="0"/>
                <w:numId w:val="1"/>
              </w:numPr>
              <w:tabs>
                <w:tab w:val="left" w:pos="921"/>
              </w:tabs>
              <w:spacing w:before="0"/>
              <w:ind w:right="45" w:firstLine="567"/>
              <w:jc w:val="both"/>
              <w:rPr>
                <w:sz w:val="28"/>
                <w:szCs w:val="28"/>
              </w:rPr>
            </w:pPr>
            <w:r w:rsidRPr="00B6142B">
              <w:rPr>
                <w:color w:val="0C0C0C"/>
                <w:sz w:val="28"/>
                <w:szCs w:val="28"/>
              </w:rPr>
              <w:t>документи</w:t>
            </w:r>
            <w:r w:rsidRPr="00B6142B">
              <w:rPr>
                <w:color w:val="0C0C0C"/>
                <w:spacing w:val="-16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про</w:t>
            </w:r>
            <w:r w:rsidRPr="00B6142B">
              <w:rPr>
                <w:color w:val="0C0C0C"/>
                <w:spacing w:val="-16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зміну</w:t>
            </w:r>
            <w:r w:rsidRPr="00B6142B">
              <w:rPr>
                <w:color w:val="0C0C0C"/>
                <w:spacing w:val="-16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особистих</w:t>
            </w:r>
            <w:r w:rsidRPr="00B6142B">
              <w:rPr>
                <w:color w:val="0C0C0C"/>
                <w:spacing w:val="-16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даних</w:t>
            </w:r>
            <w:r w:rsidRPr="00B6142B">
              <w:rPr>
                <w:color w:val="0C0C0C"/>
                <w:spacing w:val="-16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(прізвища,</w:t>
            </w:r>
            <w:r w:rsidRPr="00B6142B">
              <w:rPr>
                <w:color w:val="0C0C0C"/>
                <w:spacing w:val="-16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власного</w:t>
            </w:r>
            <w:r w:rsidRPr="00B6142B">
              <w:rPr>
                <w:color w:val="0C0C0C"/>
                <w:spacing w:val="-16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імені та по батькові (у разі наявності).</w:t>
            </w:r>
          </w:p>
          <w:p w:rsidR="009D6DBC" w:rsidRPr="00B6142B" w:rsidRDefault="009D6DBC" w:rsidP="001F430F">
            <w:pPr>
              <w:pStyle w:val="TableParagraph"/>
              <w:spacing w:before="240"/>
              <w:ind w:left="62"/>
              <w:rPr>
                <w:i/>
                <w:sz w:val="28"/>
                <w:szCs w:val="28"/>
              </w:rPr>
            </w:pPr>
            <w:r w:rsidRPr="00B6142B">
              <w:rPr>
                <w:i/>
                <w:color w:val="0C0C0C"/>
                <w:spacing w:val="-2"/>
                <w:sz w:val="28"/>
                <w:szCs w:val="28"/>
              </w:rPr>
              <w:t>Примітка:</w:t>
            </w:r>
          </w:p>
          <w:p w:rsidR="009D6DBC" w:rsidRPr="00B6142B" w:rsidRDefault="009D6DBC" w:rsidP="001F430F">
            <w:pPr>
              <w:pStyle w:val="TableParagraph"/>
              <w:jc w:val="both"/>
              <w:rPr>
                <w:color w:val="0C0C0C"/>
                <w:sz w:val="28"/>
                <w:szCs w:val="28"/>
              </w:rPr>
            </w:pPr>
            <w:r w:rsidRPr="00B6142B">
              <w:rPr>
                <w:i/>
                <w:color w:val="0C0C0C"/>
                <w:sz w:val="28"/>
                <w:szCs w:val="28"/>
              </w:rPr>
              <w:t>копії</w:t>
            </w:r>
            <w:r w:rsidRPr="00B6142B">
              <w:rPr>
                <w:i/>
                <w:color w:val="0C0C0C"/>
                <w:spacing w:val="-1"/>
                <w:sz w:val="28"/>
                <w:szCs w:val="28"/>
              </w:rPr>
              <w:t xml:space="preserve"> </w:t>
            </w:r>
            <w:r w:rsidRPr="00B6142B">
              <w:rPr>
                <w:i/>
                <w:color w:val="0C0C0C"/>
                <w:sz w:val="28"/>
                <w:szCs w:val="28"/>
              </w:rPr>
              <w:t>документів, що додаються до заяви, звіряються з</w:t>
            </w:r>
            <w:r w:rsidRPr="00B6142B">
              <w:rPr>
                <w:i/>
                <w:color w:val="0C0C0C"/>
                <w:spacing w:val="-1"/>
                <w:sz w:val="28"/>
                <w:szCs w:val="28"/>
              </w:rPr>
              <w:t xml:space="preserve"> </w:t>
            </w:r>
            <w:r w:rsidRPr="00B6142B">
              <w:rPr>
                <w:i/>
                <w:color w:val="0C0C0C"/>
                <w:spacing w:val="-2"/>
                <w:sz w:val="28"/>
                <w:szCs w:val="28"/>
              </w:rPr>
              <w:t>оригіналами</w:t>
            </w:r>
          </w:p>
        </w:tc>
      </w:tr>
      <w:tr w:rsidR="009D6DBC" w:rsidRPr="00B6142B" w:rsidTr="007B423E">
        <w:trPr>
          <w:trHeight w:val="3674"/>
        </w:trPr>
        <w:tc>
          <w:tcPr>
            <w:tcW w:w="499" w:type="dxa"/>
          </w:tcPr>
          <w:p w:rsidR="009D6DBC" w:rsidRPr="00B6142B" w:rsidRDefault="009D6DBC">
            <w:pPr>
              <w:pStyle w:val="TableParagraph"/>
              <w:spacing w:before="62"/>
              <w:ind w:left="15"/>
              <w:jc w:val="center"/>
              <w:rPr>
                <w:sz w:val="28"/>
                <w:szCs w:val="28"/>
              </w:rPr>
            </w:pPr>
            <w:r w:rsidRPr="00B6142B">
              <w:rPr>
                <w:color w:val="0C0C0C"/>
                <w:spacing w:val="-10"/>
                <w:sz w:val="28"/>
                <w:szCs w:val="28"/>
              </w:rPr>
              <w:t>9</w:t>
            </w:r>
          </w:p>
        </w:tc>
        <w:tc>
          <w:tcPr>
            <w:tcW w:w="4396" w:type="dxa"/>
            <w:tcBorders>
              <w:top w:val="single" w:sz="4" w:space="0" w:color="000000"/>
            </w:tcBorders>
          </w:tcPr>
          <w:p w:rsidR="009D6DBC" w:rsidRPr="00B6142B" w:rsidRDefault="009D6DBC" w:rsidP="001F430F">
            <w:pPr>
              <w:pStyle w:val="TableParagraph"/>
              <w:tabs>
                <w:tab w:val="left" w:pos="1072"/>
                <w:tab w:val="left" w:pos="2244"/>
                <w:tab w:val="left" w:pos="3826"/>
                <w:tab w:val="left" w:pos="5356"/>
              </w:tabs>
              <w:spacing w:before="62"/>
              <w:ind w:left="60" w:right="42"/>
              <w:jc w:val="both"/>
              <w:rPr>
                <w:sz w:val="28"/>
                <w:szCs w:val="28"/>
              </w:rPr>
            </w:pPr>
            <w:r w:rsidRPr="00B6142B">
              <w:rPr>
                <w:color w:val="0C0C0C"/>
                <w:spacing w:val="-2"/>
                <w:sz w:val="28"/>
                <w:szCs w:val="28"/>
              </w:rPr>
              <w:t>Спосіб</w:t>
            </w:r>
            <w:r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pacing w:val="-2"/>
                <w:sz w:val="28"/>
                <w:szCs w:val="28"/>
              </w:rPr>
              <w:t>подання</w:t>
            </w:r>
            <w:r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pacing w:val="-2"/>
                <w:sz w:val="28"/>
                <w:szCs w:val="28"/>
              </w:rPr>
              <w:t>документів,</w:t>
            </w:r>
            <w:r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pacing w:val="-2"/>
                <w:sz w:val="28"/>
                <w:szCs w:val="28"/>
              </w:rPr>
              <w:t>необхідних</w:t>
            </w:r>
            <w:r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pacing w:val="-4"/>
                <w:sz w:val="28"/>
                <w:szCs w:val="28"/>
              </w:rPr>
              <w:t xml:space="preserve">для </w:t>
            </w:r>
            <w:r w:rsidRPr="00B6142B">
              <w:rPr>
                <w:color w:val="0C0C0C"/>
                <w:sz w:val="28"/>
                <w:szCs w:val="28"/>
              </w:rPr>
              <w:t>отримання адміністративної послуги</w:t>
            </w:r>
          </w:p>
        </w:tc>
        <w:tc>
          <w:tcPr>
            <w:tcW w:w="10438" w:type="dxa"/>
            <w:tcBorders>
              <w:top w:val="single" w:sz="4" w:space="0" w:color="000000"/>
            </w:tcBorders>
          </w:tcPr>
          <w:p w:rsidR="009D6DBC" w:rsidRPr="00B6142B" w:rsidRDefault="009D6DBC">
            <w:pPr>
              <w:pStyle w:val="TableParagraph"/>
              <w:spacing w:before="62"/>
              <w:ind w:right="43"/>
              <w:jc w:val="both"/>
              <w:rPr>
                <w:sz w:val="28"/>
                <w:szCs w:val="28"/>
              </w:rPr>
            </w:pPr>
            <w:r w:rsidRPr="00B6142B">
              <w:rPr>
                <w:color w:val="0C0C0C"/>
                <w:sz w:val="28"/>
                <w:szCs w:val="28"/>
              </w:rPr>
              <w:t>Заява разом із доданими до неї копіями (сканованими копіями) документів подається:</w:t>
            </w:r>
          </w:p>
          <w:p w:rsidR="009D6DBC" w:rsidRPr="00B6142B" w:rsidRDefault="009D6DBC">
            <w:pPr>
              <w:pStyle w:val="TableParagraph"/>
              <w:spacing w:before="0"/>
              <w:ind w:right="42" w:firstLine="567"/>
              <w:jc w:val="both"/>
              <w:rPr>
                <w:sz w:val="28"/>
                <w:szCs w:val="28"/>
              </w:rPr>
            </w:pPr>
            <w:r w:rsidRPr="00B6142B">
              <w:rPr>
                <w:color w:val="0C0C0C"/>
                <w:sz w:val="28"/>
                <w:szCs w:val="28"/>
              </w:rPr>
              <w:t>1.</w:t>
            </w:r>
            <w:r w:rsidRPr="00B6142B">
              <w:rPr>
                <w:color w:val="0C0C0C"/>
                <w:spacing w:val="-3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Безпосередньо від</w:t>
            </w:r>
            <w:r>
              <w:rPr>
                <w:color w:val="0C0C0C"/>
                <w:sz w:val="28"/>
                <w:szCs w:val="28"/>
              </w:rPr>
              <w:t>д</w:t>
            </w:r>
            <w:r w:rsidRPr="00B6142B">
              <w:rPr>
                <w:color w:val="0C0C0C"/>
                <w:sz w:val="28"/>
                <w:szCs w:val="28"/>
              </w:rPr>
              <w:t>ілу з питань ветеранської політики – у паперовій формі особисто з пред’явленням документа, що посвідчує особу заявника, або через законного представника</w:t>
            </w:r>
            <w:r w:rsidRPr="00B6142B"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чи</w:t>
            </w:r>
            <w:r w:rsidRPr="00B6142B"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уповноважену</w:t>
            </w:r>
            <w:r w:rsidRPr="00B6142B">
              <w:rPr>
                <w:color w:val="0C0C0C"/>
                <w:spacing w:val="-1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особу</w:t>
            </w:r>
            <w:r w:rsidRPr="00B6142B">
              <w:rPr>
                <w:color w:val="0C0C0C"/>
                <w:spacing w:val="-1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або</w:t>
            </w:r>
            <w:r w:rsidRPr="00B6142B">
              <w:rPr>
                <w:color w:val="0C0C0C"/>
                <w:spacing w:val="-1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засобами</w:t>
            </w:r>
            <w:r w:rsidRPr="00B6142B"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поштового</w:t>
            </w:r>
            <w:r w:rsidRPr="00B6142B">
              <w:rPr>
                <w:color w:val="0C0C0C"/>
                <w:spacing w:val="-1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pacing w:val="-2"/>
                <w:sz w:val="28"/>
                <w:szCs w:val="28"/>
              </w:rPr>
              <w:t>зв’язку;</w:t>
            </w:r>
          </w:p>
          <w:p w:rsidR="009D6DBC" w:rsidRPr="00B6142B" w:rsidRDefault="009D6DBC" w:rsidP="00F45BB7">
            <w:pPr>
              <w:pStyle w:val="TableParagraph"/>
              <w:spacing w:before="62"/>
              <w:ind w:right="41" w:firstLine="567"/>
              <w:jc w:val="both"/>
              <w:rPr>
                <w:sz w:val="28"/>
                <w:szCs w:val="28"/>
              </w:rPr>
            </w:pPr>
            <w:r w:rsidRPr="00B6142B">
              <w:rPr>
                <w:color w:val="0C0C0C"/>
                <w:sz w:val="28"/>
                <w:szCs w:val="28"/>
              </w:rPr>
              <w:t>2.</w:t>
            </w:r>
            <w:r w:rsidRPr="00B6142B">
              <w:rPr>
                <w:color w:val="0C0C0C"/>
                <w:spacing w:val="-5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Через</w:t>
            </w:r>
            <w:r w:rsidRPr="00B6142B">
              <w:rPr>
                <w:color w:val="0C0C0C"/>
                <w:spacing w:val="-6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центр</w:t>
            </w:r>
            <w:r w:rsidRPr="00B6142B">
              <w:rPr>
                <w:color w:val="0C0C0C"/>
                <w:spacing w:val="-5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особисто</w:t>
            </w:r>
            <w:r w:rsidRPr="00B6142B">
              <w:rPr>
                <w:color w:val="0C0C0C"/>
                <w:spacing w:val="-5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з</w:t>
            </w:r>
            <w:r w:rsidRPr="00B6142B">
              <w:rPr>
                <w:color w:val="0C0C0C"/>
                <w:spacing w:val="-6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пред’явленням</w:t>
            </w:r>
            <w:r w:rsidRPr="00B6142B">
              <w:rPr>
                <w:color w:val="0C0C0C"/>
                <w:spacing w:val="-5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документа,</w:t>
            </w:r>
            <w:r w:rsidRPr="00B6142B">
              <w:rPr>
                <w:color w:val="0C0C0C"/>
                <w:spacing w:val="-5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що</w:t>
            </w:r>
            <w:r w:rsidRPr="00B6142B">
              <w:rPr>
                <w:color w:val="0C0C0C"/>
                <w:spacing w:val="-6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посвідчує особу заявника, або через законного представника чи уповноважену особу – у паперовій формі за задекларованим/зареєстрованим місцем проживання (перебування) або за адресою фактичного місця проживання (для внутрішньо переміщених осіб).</w:t>
            </w:r>
          </w:p>
        </w:tc>
      </w:tr>
      <w:tr w:rsidR="009D6DBC" w:rsidRPr="00B6142B" w:rsidTr="007B423E">
        <w:trPr>
          <w:trHeight w:val="740"/>
        </w:trPr>
        <w:tc>
          <w:tcPr>
            <w:tcW w:w="499" w:type="dxa"/>
          </w:tcPr>
          <w:p w:rsidR="009D6DBC" w:rsidRPr="00B6142B" w:rsidRDefault="009D6DBC">
            <w:pPr>
              <w:pStyle w:val="TableParagraph"/>
              <w:ind w:left="15"/>
              <w:jc w:val="center"/>
              <w:rPr>
                <w:sz w:val="28"/>
                <w:szCs w:val="28"/>
              </w:rPr>
            </w:pPr>
            <w:r w:rsidRPr="00B6142B">
              <w:rPr>
                <w:color w:val="0C0C0C"/>
                <w:spacing w:val="-5"/>
                <w:sz w:val="28"/>
                <w:szCs w:val="28"/>
              </w:rPr>
              <w:t>10</w:t>
            </w:r>
          </w:p>
        </w:tc>
        <w:tc>
          <w:tcPr>
            <w:tcW w:w="4396" w:type="dxa"/>
          </w:tcPr>
          <w:p w:rsidR="009D6DBC" w:rsidRPr="00B6142B" w:rsidRDefault="009D6DBC" w:rsidP="001F430F">
            <w:pPr>
              <w:pStyle w:val="TableParagraph"/>
              <w:tabs>
                <w:tab w:val="left" w:pos="2124"/>
                <w:tab w:val="left" w:pos="4817"/>
              </w:tabs>
              <w:ind w:left="60" w:right="43"/>
              <w:jc w:val="both"/>
              <w:rPr>
                <w:sz w:val="28"/>
                <w:szCs w:val="28"/>
              </w:rPr>
            </w:pPr>
            <w:r w:rsidRPr="00B6142B">
              <w:rPr>
                <w:color w:val="0C0C0C"/>
                <w:spacing w:val="-2"/>
                <w:sz w:val="28"/>
                <w:szCs w:val="28"/>
              </w:rPr>
              <w:t>Платність</w:t>
            </w:r>
            <w:r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pacing w:val="-2"/>
                <w:sz w:val="28"/>
                <w:szCs w:val="28"/>
              </w:rPr>
              <w:t>(безоплатність)</w:t>
            </w:r>
            <w:r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pacing w:val="-2"/>
                <w:sz w:val="28"/>
                <w:szCs w:val="28"/>
              </w:rPr>
              <w:t xml:space="preserve">надання </w:t>
            </w:r>
            <w:r w:rsidRPr="00B6142B">
              <w:rPr>
                <w:color w:val="0C0C0C"/>
                <w:sz w:val="28"/>
                <w:szCs w:val="28"/>
              </w:rPr>
              <w:t>адміністративної послуги</w:t>
            </w:r>
          </w:p>
        </w:tc>
        <w:tc>
          <w:tcPr>
            <w:tcW w:w="10438" w:type="dxa"/>
          </w:tcPr>
          <w:p w:rsidR="009D6DBC" w:rsidRPr="00B6142B" w:rsidRDefault="009D6DBC">
            <w:pPr>
              <w:pStyle w:val="TableParagraph"/>
              <w:rPr>
                <w:sz w:val="28"/>
                <w:szCs w:val="28"/>
              </w:rPr>
            </w:pPr>
            <w:r w:rsidRPr="00B6142B">
              <w:rPr>
                <w:color w:val="0C0C0C"/>
                <w:spacing w:val="-2"/>
                <w:sz w:val="28"/>
                <w:szCs w:val="28"/>
              </w:rPr>
              <w:t>Безоплатно</w:t>
            </w:r>
          </w:p>
        </w:tc>
      </w:tr>
      <w:tr w:rsidR="009D6DBC" w:rsidRPr="00B6142B" w:rsidTr="007B423E">
        <w:trPr>
          <w:trHeight w:val="430"/>
        </w:trPr>
        <w:tc>
          <w:tcPr>
            <w:tcW w:w="499" w:type="dxa"/>
          </w:tcPr>
          <w:p w:rsidR="009D6DBC" w:rsidRPr="00B6142B" w:rsidRDefault="009D6DBC">
            <w:pPr>
              <w:pStyle w:val="TableParagraph"/>
              <w:ind w:left="15"/>
              <w:jc w:val="center"/>
              <w:rPr>
                <w:sz w:val="28"/>
                <w:szCs w:val="28"/>
              </w:rPr>
            </w:pPr>
            <w:r w:rsidRPr="00B6142B">
              <w:rPr>
                <w:color w:val="0C0C0C"/>
                <w:spacing w:val="-5"/>
                <w:sz w:val="28"/>
                <w:szCs w:val="28"/>
              </w:rPr>
              <w:t>11</w:t>
            </w:r>
          </w:p>
        </w:tc>
        <w:tc>
          <w:tcPr>
            <w:tcW w:w="4396" w:type="dxa"/>
          </w:tcPr>
          <w:p w:rsidR="009D6DBC" w:rsidRPr="00B6142B" w:rsidRDefault="009D6DBC" w:rsidP="001F430F">
            <w:pPr>
              <w:pStyle w:val="TableParagraph"/>
              <w:ind w:left="60"/>
              <w:jc w:val="both"/>
              <w:rPr>
                <w:sz w:val="28"/>
                <w:szCs w:val="28"/>
              </w:rPr>
            </w:pPr>
            <w:r w:rsidRPr="00B6142B">
              <w:rPr>
                <w:color w:val="0C0C0C"/>
                <w:sz w:val="28"/>
                <w:szCs w:val="28"/>
              </w:rPr>
              <w:t>Строк</w:t>
            </w:r>
            <w:r w:rsidRPr="00B6142B">
              <w:rPr>
                <w:color w:val="0C0C0C"/>
                <w:spacing w:val="-1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надання</w:t>
            </w:r>
            <w:r w:rsidRPr="00B6142B">
              <w:rPr>
                <w:color w:val="0C0C0C"/>
                <w:spacing w:val="-1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 xml:space="preserve">адміністративної </w:t>
            </w:r>
            <w:r w:rsidRPr="00B6142B">
              <w:rPr>
                <w:color w:val="0C0C0C"/>
                <w:spacing w:val="-2"/>
                <w:sz w:val="28"/>
                <w:szCs w:val="28"/>
              </w:rPr>
              <w:t>послуги</w:t>
            </w:r>
          </w:p>
        </w:tc>
        <w:tc>
          <w:tcPr>
            <w:tcW w:w="10438" w:type="dxa"/>
          </w:tcPr>
          <w:p w:rsidR="009D6DBC" w:rsidRPr="00B6142B" w:rsidRDefault="009D6DBC">
            <w:pPr>
              <w:pStyle w:val="TableParagraph"/>
              <w:rPr>
                <w:sz w:val="28"/>
                <w:szCs w:val="28"/>
              </w:rPr>
            </w:pPr>
            <w:r w:rsidRPr="00B6142B">
              <w:rPr>
                <w:color w:val="0C0C0C"/>
                <w:sz w:val="28"/>
                <w:szCs w:val="28"/>
              </w:rPr>
              <w:t>5</w:t>
            </w:r>
            <w:r w:rsidRPr="00B6142B">
              <w:rPr>
                <w:color w:val="0C0C0C"/>
                <w:spacing w:val="-1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календарних</w:t>
            </w:r>
            <w:r w:rsidRPr="00B6142B">
              <w:rPr>
                <w:color w:val="0C0C0C"/>
                <w:spacing w:val="-1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днів</w:t>
            </w:r>
            <w:r w:rsidRPr="00B6142B">
              <w:rPr>
                <w:color w:val="0C0C0C"/>
                <w:spacing w:val="-1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з</w:t>
            </w:r>
            <w:r w:rsidRPr="00B6142B">
              <w:rPr>
                <w:color w:val="0C0C0C"/>
                <w:spacing w:val="-1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дня</w:t>
            </w:r>
            <w:r w:rsidRPr="00B6142B">
              <w:rPr>
                <w:color w:val="0C0C0C"/>
                <w:spacing w:val="-1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надходження</w:t>
            </w:r>
            <w:r w:rsidRPr="00B6142B">
              <w:rPr>
                <w:color w:val="0C0C0C"/>
                <w:spacing w:val="-1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pacing w:val="-2"/>
                <w:sz w:val="28"/>
                <w:szCs w:val="28"/>
              </w:rPr>
              <w:t>заяви</w:t>
            </w:r>
          </w:p>
        </w:tc>
      </w:tr>
      <w:tr w:rsidR="009D6DBC" w:rsidRPr="00B6142B" w:rsidTr="007B423E">
        <w:trPr>
          <w:trHeight w:val="740"/>
        </w:trPr>
        <w:tc>
          <w:tcPr>
            <w:tcW w:w="499" w:type="dxa"/>
          </w:tcPr>
          <w:p w:rsidR="009D6DBC" w:rsidRPr="00B6142B" w:rsidRDefault="009D6DBC">
            <w:pPr>
              <w:pStyle w:val="TableParagraph"/>
              <w:ind w:left="0" w:right="93"/>
              <w:jc w:val="center"/>
              <w:rPr>
                <w:sz w:val="28"/>
                <w:szCs w:val="28"/>
              </w:rPr>
            </w:pPr>
            <w:r w:rsidRPr="00B6142B">
              <w:rPr>
                <w:color w:val="0C0C0C"/>
                <w:spacing w:val="-5"/>
                <w:sz w:val="28"/>
                <w:szCs w:val="28"/>
              </w:rPr>
              <w:t>12</w:t>
            </w:r>
          </w:p>
        </w:tc>
        <w:tc>
          <w:tcPr>
            <w:tcW w:w="4396" w:type="dxa"/>
          </w:tcPr>
          <w:p w:rsidR="009D6DBC" w:rsidRPr="00B6142B" w:rsidRDefault="009D6DBC" w:rsidP="001F430F">
            <w:pPr>
              <w:pStyle w:val="TableParagraph"/>
              <w:tabs>
                <w:tab w:val="left" w:pos="1291"/>
                <w:tab w:val="left" w:pos="2454"/>
                <w:tab w:val="left" w:pos="3171"/>
                <w:tab w:val="left" w:pos="4409"/>
                <w:tab w:val="left" w:pos="4865"/>
              </w:tabs>
              <w:ind w:left="60" w:right="43"/>
              <w:jc w:val="both"/>
              <w:rPr>
                <w:sz w:val="28"/>
                <w:szCs w:val="28"/>
              </w:rPr>
            </w:pPr>
            <w:r w:rsidRPr="00B6142B">
              <w:rPr>
                <w:color w:val="0C0C0C"/>
                <w:spacing w:val="-2"/>
                <w:sz w:val="28"/>
                <w:szCs w:val="28"/>
              </w:rPr>
              <w:t>Перелік</w:t>
            </w:r>
            <w:r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pacing w:val="-2"/>
                <w:sz w:val="28"/>
                <w:szCs w:val="28"/>
              </w:rPr>
              <w:t>підстав</w:t>
            </w:r>
            <w:r>
              <w:rPr>
                <w:color w:val="0C0C0C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pacing w:val="-4"/>
                <w:sz w:val="28"/>
                <w:szCs w:val="28"/>
              </w:rPr>
              <w:t>для</w:t>
            </w:r>
            <w:r>
              <w:rPr>
                <w:color w:val="0C0C0C"/>
                <w:spacing w:val="-4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pacing w:val="-2"/>
                <w:sz w:val="28"/>
                <w:szCs w:val="28"/>
              </w:rPr>
              <w:t>відмови</w:t>
            </w:r>
            <w:r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pacing w:val="-10"/>
                <w:sz w:val="28"/>
                <w:szCs w:val="28"/>
              </w:rPr>
              <w:t>у</w:t>
            </w:r>
            <w:r>
              <w:rPr>
                <w:color w:val="0C0C0C"/>
                <w:spacing w:val="-10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pacing w:val="-2"/>
                <w:sz w:val="28"/>
                <w:szCs w:val="28"/>
              </w:rPr>
              <w:t xml:space="preserve">наданні </w:t>
            </w:r>
            <w:r w:rsidRPr="00B6142B">
              <w:rPr>
                <w:color w:val="0C0C0C"/>
                <w:sz w:val="28"/>
                <w:szCs w:val="28"/>
              </w:rPr>
              <w:t>адміністративної послуги</w:t>
            </w:r>
          </w:p>
        </w:tc>
        <w:tc>
          <w:tcPr>
            <w:tcW w:w="10438" w:type="dxa"/>
          </w:tcPr>
          <w:p w:rsidR="009D6DBC" w:rsidRPr="00B6142B" w:rsidRDefault="009D6DBC">
            <w:pPr>
              <w:pStyle w:val="TableParagraph"/>
              <w:rPr>
                <w:sz w:val="28"/>
                <w:szCs w:val="28"/>
              </w:rPr>
            </w:pPr>
            <w:r w:rsidRPr="00B6142B">
              <w:rPr>
                <w:color w:val="0C0C0C"/>
                <w:sz w:val="28"/>
                <w:szCs w:val="28"/>
              </w:rPr>
              <w:t>Подання</w:t>
            </w:r>
            <w:r w:rsidRPr="00B6142B">
              <w:rPr>
                <w:color w:val="0C0C0C"/>
                <w:spacing w:val="-5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неповного</w:t>
            </w:r>
            <w:r w:rsidRPr="00B6142B"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комплекту</w:t>
            </w:r>
            <w:r w:rsidRPr="00B6142B">
              <w:rPr>
                <w:color w:val="0C0C0C"/>
                <w:spacing w:val="-2"/>
                <w:sz w:val="28"/>
                <w:szCs w:val="28"/>
              </w:rPr>
              <w:t xml:space="preserve"> документів</w:t>
            </w:r>
          </w:p>
        </w:tc>
      </w:tr>
      <w:tr w:rsidR="009D6DBC" w:rsidRPr="00B6142B" w:rsidTr="007B423E">
        <w:trPr>
          <w:trHeight w:val="740"/>
        </w:trPr>
        <w:tc>
          <w:tcPr>
            <w:tcW w:w="499" w:type="dxa"/>
          </w:tcPr>
          <w:p w:rsidR="009D6DBC" w:rsidRPr="00B6142B" w:rsidRDefault="009D6DBC">
            <w:pPr>
              <w:pStyle w:val="TableParagraph"/>
              <w:ind w:left="0" w:right="93"/>
              <w:jc w:val="center"/>
              <w:rPr>
                <w:sz w:val="28"/>
                <w:szCs w:val="28"/>
              </w:rPr>
            </w:pPr>
            <w:r w:rsidRPr="00B6142B">
              <w:rPr>
                <w:color w:val="0C0C0C"/>
                <w:spacing w:val="-5"/>
                <w:sz w:val="28"/>
                <w:szCs w:val="28"/>
              </w:rPr>
              <w:t>13</w:t>
            </w:r>
          </w:p>
        </w:tc>
        <w:tc>
          <w:tcPr>
            <w:tcW w:w="4396" w:type="dxa"/>
          </w:tcPr>
          <w:p w:rsidR="009D6DBC" w:rsidRPr="00B6142B" w:rsidRDefault="009D6DBC" w:rsidP="001F430F">
            <w:pPr>
              <w:pStyle w:val="TableParagraph"/>
              <w:ind w:left="60"/>
              <w:jc w:val="both"/>
              <w:rPr>
                <w:sz w:val="28"/>
                <w:szCs w:val="28"/>
              </w:rPr>
            </w:pPr>
            <w:r w:rsidRPr="00B6142B">
              <w:rPr>
                <w:color w:val="0C0C0C"/>
                <w:sz w:val="28"/>
                <w:szCs w:val="28"/>
              </w:rPr>
              <w:t>Результат</w:t>
            </w:r>
            <w:r w:rsidRPr="00B6142B">
              <w:rPr>
                <w:color w:val="0C0C0C"/>
                <w:spacing w:val="-1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 xml:space="preserve">надання адміністративної </w:t>
            </w:r>
            <w:r w:rsidRPr="00B6142B">
              <w:rPr>
                <w:color w:val="0C0C0C"/>
                <w:spacing w:val="-2"/>
                <w:sz w:val="28"/>
                <w:szCs w:val="28"/>
              </w:rPr>
              <w:t>послуги</w:t>
            </w:r>
          </w:p>
        </w:tc>
        <w:tc>
          <w:tcPr>
            <w:tcW w:w="10438" w:type="dxa"/>
          </w:tcPr>
          <w:p w:rsidR="009D6DBC" w:rsidRPr="00B6142B" w:rsidRDefault="009D6DBC" w:rsidP="001F430F">
            <w:pPr>
              <w:pStyle w:val="TableParagraph"/>
              <w:tabs>
                <w:tab w:val="left" w:pos="1134"/>
                <w:tab w:val="left" w:pos="2856"/>
                <w:tab w:val="left" w:pos="5470"/>
                <w:tab w:val="left" w:pos="5842"/>
                <w:tab w:val="left" w:pos="6819"/>
              </w:tabs>
              <w:ind w:right="42"/>
              <w:rPr>
                <w:sz w:val="28"/>
                <w:szCs w:val="28"/>
              </w:rPr>
            </w:pPr>
            <w:r w:rsidRPr="00B6142B">
              <w:rPr>
                <w:color w:val="0C0C0C"/>
                <w:spacing w:val="-2"/>
                <w:sz w:val="28"/>
                <w:szCs w:val="28"/>
              </w:rPr>
              <w:t>Видача</w:t>
            </w:r>
            <w:r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pacing w:val="-2"/>
                <w:sz w:val="28"/>
                <w:szCs w:val="28"/>
              </w:rPr>
              <w:t>відповідного</w:t>
            </w:r>
            <w:r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pacing w:val="-2"/>
                <w:sz w:val="28"/>
                <w:szCs w:val="28"/>
              </w:rPr>
              <w:t>посвідчення/відмова</w:t>
            </w:r>
            <w:r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pacing w:val="-10"/>
                <w:sz w:val="28"/>
                <w:szCs w:val="28"/>
              </w:rPr>
              <w:t>у</w:t>
            </w:r>
            <w:r>
              <w:rPr>
                <w:color w:val="0C0C0C"/>
                <w:spacing w:val="-10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pacing w:val="-2"/>
                <w:sz w:val="28"/>
                <w:szCs w:val="28"/>
              </w:rPr>
              <w:t>видачі</w:t>
            </w:r>
            <w:r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pacing w:val="-2"/>
                <w:sz w:val="28"/>
                <w:szCs w:val="28"/>
              </w:rPr>
              <w:t>відповідного посвідчення</w:t>
            </w:r>
          </w:p>
        </w:tc>
      </w:tr>
      <w:tr w:rsidR="009D6DBC" w:rsidRPr="00B6142B" w:rsidTr="007B423E">
        <w:trPr>
          <w:trHeight w:val="740"/>
        </w:trPr>
        <w:tc>
          <w:tcPr>
            <w:tcW w:w="499" w:type="dxa"/>
          </w:tcPr>
          <w:p w:rsidR="009D6DBC" w:rsidRPr="00B6142B" w:rsidRDefault="009D6DBC">
            <w:pPr>
              <w:pStyle w:val="TableParagraph"/>
              <w:ind w:left="0" w:right="93"/>
              <w:jc w:val="center"/>
              <w:rPr>
                <w:sz w:val="28"/>
                <w:szCs w:val="28"/>
              </w:rPr>
            </w:pPr>
            <w:r w:rsidRPr="00B6142B">
              <w:rPr>
                <w:color w:val="0C0C0C"/>
                <w:spacing w:val="-5"/>
                <w:sz w:val="28"/>
                <w:szCs w:val="28"/>
              </w:rPr>
              <w:t>14</w:t>
            </w:r>
          </w:p>
        </w:tc>
        <w:tc>
          <w:tcPr>
            <w:tcW w:w="4396" w:type="dxa"/>
          </w:tcPr>
          <w:p w:rsidR="009D6DBC" w:rsidRPr="00B6142B" w:rsidRDefault="009D6DBC" w:rsidP="001F430F">
            <w:pPr>
              <w:pStyle w:val="TableParagraph"/>
              <w:ind w:left="60"/>
              <w:jc w:val="both"/>
              <w:rPr>
                <w:sz w:val="28"/>
                <w:szCs w:val="28"/>
              </w:rPr>
            </w:pPr>
            <w:r w:rsidRPr="00B6142B">
              <w:rPr>
                <w:color w:val="0C0C0C"/>
                <w:sz w:val="28"/>
                <w:szCs w:val="28"/>
              </w:rPr>
              <w:t>Способи</w:t>
            </w:r>
            <w:r w:rsidRPr="00B6142B">
              <w:rPr>
                <w:color w:val="0C0C0C"/>
                <w:spacing w:val="-3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отримання</w:t>
            </w:r>
            <w:r w:rsidRPr="00B6142B"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відповіді</w:t>
            </w:r>
            <w:r w:rsidRPr="00B6142B">
              <w:rPr>
                <w:color w:val="0C0C0C"/>
                <w:spacing w:val="-2"/>
                <w:sz w:val="28"/>
                <w:szCs w:val="28"/>
              </w:rPr>
              <w:t xml:space="preserve"> (результату)</w:t>
            </w:r>
          </w:p>
        </w:tc>
        <w:tc>
          <w:tcPr>
            <w:tcW w:w="10438" w:type="dxa"/>
          </w:tcPr>
          <w:p w:rsidR="009D6DBC" w:rsidRPr="00B6142B" w:rsidRDefault="009D6DBC">
            <w:pPr>
              <w:pStyle w:val="TableParagraph"/>
              <w:numPr>
                <w:ilvl w:val="0"/>
                <w:numId w:val="2"/>
              </w:numPr>
              <w:tabs>
                <w:tab w:val="left" w:pos="329"/>
              </w:tabs>
              <w:ind w:left="329"/>
              <w:rPr>
                <w:sz w:val="28"/>
                <w:szCs w:val="28"/>
              </w:rPr>
            </w:pPr>
            <w:r w:rsidRPr="00B6142B">
              <w:rPr>
                <w:color w:val="0C0C0C"/>
                <w:spacing w:val="-2"/>
                <w:sz w:val="28"/>
                <w:szCs w:val="28"/>
              </w:rPr>
              <w:t>Особисто</w:t>
            </w:r>
          </w:p>
          <w:p w:rsidR="009D6DBC" w:rsidRPr="00B6142B" w:rsidRDefault="009D6DBC">
            <w:pPr>
              <w:pStyle w:val="TableParagraph"/>
              <w:numPr>
                <w:ilvl w:val="0"/>
                <w:numId w:val="2"/>
              </w:numPr>
              <w:tabs>
                <w:tab w:val="left" w:pos="329"/>
              </w:tabs>
              <w:spacing w:before="0"/>
              <w:ind w:left="329"/>
              <w:rPr>
                <w:sz w:val="28"/>
                <w:szCs w:val="28"/>
              </w:rPr>
            </w:pPr>
            <w:r w:rsidRPr="00B6142B">
              <w:rPr>
                <w:color w:val="0C0C0C"/>
                <w:sz w:val="28"/>
                <w:szCs w:val="28"/>
              </w:rPr>
              <w:t>Через</w:t>
            </w:r>
            <w:r w:rsidRPr="00B6142B"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законного</w:t>
            </w:r>
            <w:r w:rsidRPr="00B6142B"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представника</w:t>
            </w:r>
            <w:r w:rsidRPr="00B6142B">
              <w:rPr>
                <w:color w:val="0C0C0C"/>
                <w:spacing w:val="-3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чи</w:t>
            </w:r>
            <w:r w:rsidRPr="00B6142B"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z w:val="28"/>
                <w:szCs w:val="28"/>
              </w:rPr>
              <w:t>уповноважену</w:t>
            </w:r>
            <w:r w:rsidRPr="00B6142B">
              <w:rPr>
                <w:color w:val="0C0C0C"/>
                <w:spacing w:val="-1"/>
                <w:sz w:val="28"/>
                <w:szCs w:val="28"/>
              </w:rPr>
              <w:t xml:space="preserve"> </w:t>
            </w:r>
            <w:r w:rsidRPr="00B6142B">
              <w:rPr>
                <w:color w:val="0C0C0C"/>
                <w:spacing w:val="-2"/>
                <w:sz w:val="28"/>
                <w:szCs w:val="28"/>
              </w:rPr>
              <w:t>особу</w:t>
            </w:r>
          </w:p>
        </w:tc>
      </w:tr>
    </w:tbl>
    <w:p w:rsidR="009D6DBC" w:rsidRPr="00B6142B" w:rsidRDefault="009D6DBC" w:rsidP="001F430F">
      <w:pPr>
        <w:rPr>
          <w:sz w:val="28"/>
          <w:szCs w:val="28"/>
        </w:rPr>
      </w:pPr>
      <w:bookmarkStart w:id="0" w:name="_GoBack"/>
      <w:bookmarkEnd w:id="0"/>
    </w:p>
    <w:sectPr w:rsidR="009D6DBC" w:rsidRPr="00B6142B" w:rsidSect="007B423E">
      <w:headerReference w:type="default" r:id="rId7"/>
      <w:footerReference w:type="even" r:id="rId8"/>
      <w:footerReference w:type="default" r:id="rId9"/>
      <w:pgSz w:w="16840" w:h="11910" w:orient="landscape"/>
      <w:pgMar w:top="1701" w:right="567" w:bottom="567" w:left="567" w:header="522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6DBC" w:rsidRDefault="009D6DBC">
      <w:r>
        <w:separator/>
      </w:r>
    </w:p>
  </w:endnote>
  <w:endnote w:type="continuationSeparator" w:id="0">
    <w:p w:rsidR="009D6DBC" w:rsidRDefault="009D6D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DBC" w:rsidRDefault="009D6DBC" w:rsidP="00FF4D1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D6DBC" w:rsidRDefault="009D6DB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DBC" w:rsidRDefault="009D6DBC" w:rsidP="00FF4D1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9D6DBC" w:rsidRDefault="009D6DB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6DBC" w:rsidRDefault="009D6DBC">
      <w:r>
        <w:separator/>
      </w:r>
    </w:p>
  </w:footnote>
  <w:footnote w:type="continuationSeparator" w:id="0">
    <w:p w:rsidR="009D6DBC" w:rsidRDefault="009D6D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DBC" w:rsidRDefault="009D6DBC">
    <w:pPr>
      <w:pStyle w:val="BodyText"/>
      <w:spacing w:line="14" w:lineRule="auto"/>
      <w:rPr>
        <w:b w:val="0"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5E306ED"/>
    <w:multiLevelType w:val="multilevel"/>
    <w:tmpl w:val="B5E306ED"/>
    <w:lvl w:ilvl="0">
      <w:start w:val="1"/>
      <w:numFmt w:val="decimal"/>
      <w:lvlText w:val="%1)"/>
      <w:lvlJc w:val="left"/>
      <w:pPr>
        <w:ind w:left="62" w:hanging="2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100"/>
        <w:sz w:val="27"/>
        <w:szCs w:val="27"/>
      </w:rPr>
    </w:lvl>
    <w:lvl w:ilvl="1">
      <w:numFmt w:val="bullet"/>
      <w:lvlText w:val="•"/>
      <w:lvlJc w:val="left"/>
      <w:pPr>
        <w:ind w:left="889" w:hanging="293"/>
      </w:pPr>
      <w:rPr>
        <w:rFonts w:hint="default"/>
      </w:rPr>
    </w:lvl>
    <w:lvl w:ilvl="2">
      <w:numFmt w:val="bullet"/>
      <w:lvlText w:val="•"/>
      <w:lvlJc w:val="left"/>
      <w:pPr>
        <w:ind w:left="1718" w:hanging="293"/>
      </w:pPr>
      <w:rPr>
        <w:rFonts w:hint="default"/>
      </w:rPr>
    </w:lvl>
    <w:lvl w:ilvl="3">
      <w:numFmt w:val="bullet"/>
      <w:lvlText w:val="•"/>
      <w:lvlJc w:val="left"/>
      <w:pPr>
        <w:ind w:left="2547" w:hanging="293"/>
      </w:pPr>
      <w:rPr>
        <w:rFonts w:hint="default"/>
      </w:rPr>
    </w:lvl>
    <w:lvl w:ilvl="4">
      <w:numFmt w:val="bullet"/>
      <w:lvlText w:val="•"/>
      <w:lvlJc w:val="left"/>
      <w:pPr>
        <w:ind w:left="3377" w:hanging="293"/>
      </w:pPr>
      <w:rPr>
        <w:rFonts w:hint="default"/>
      </w:rPr>
    </w:lvl>
    <w:lvl w:ilvl="5">
      <w:numFmt w:val="bullet"/>
      <w:lvlText w:val="•"/>
      <w:lvlJc w:val="left"/>
      <w:pPr>
        <w:ind w:left="4206" w:hanging="293"/>
      </w:pPr>
      <w:rPr>
        <w:rFonts w:hint="default"/>
      </w:rPr>
    </w:lvl>
    <w:lvl w:ilvl="6">
      <w:numFmt w:val="bullet"/>
      <w:lvlText w:val="•"/>
      <w:lvlJc w:val="left"/>
      <w:pPr>
        <w:ind w:left="5035" w:hanging="293"/>
      </w:pPr>
      <w:rPr>
        <w:rFonts w:hint="default"/>
      </w:rPr>
    </w:lvl>
    <w:lvl w:ilvl="7">
      <w:numFmt w:val="bullet"/>
      <w:lvlText w:val="•"/>
      <w:lvlJc w:val="left"/>
      <w:pPr>
        <w:ind w:left="5865" w:hanging="293"/>
      </w:pPr>
      <w:rPr>
        <w:rFonts w:hint="default"/>
      </w:rPr>
    </w:lvl>
    <w:lvl w:ilvl="8">
      <w:numFmt w:val="bullet"/>
      <w:lvlText w:val="•"/>
      <w:lvlJc w:val="left"/>
      <w:pPr>
        <w:ind w:left="6694" w:hanging="293"/>
      </w:pPr>
      <w:rPr>
        <w:rFonts w:hint="default"/>
      </w:rPr>
    </w:lvl>
  </w:abstractNum>
  <w:abstractNum w:abstractNumId="1">
    <w:nsid w:val="03D62ECE"/>
    <w:multiLevelType w:val="multilevel"/>
    <w:tmpl w:val="03D62ECE"/>
    <w:lvl w:ilvl="0">
      <w:start w:val="1"/>
      <w:numFmt w:val="decimal"/>
      <w:lvlText w:val="%1."/>
      <w:lvlJc w:val="left"/>
      <w:pPr>
        <w:ind w:left="330" w:hanging="2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100"/>
        <w:sz w:val="27"/>
        <w:szCs w:val="27"/>
      </w:rPr>
    </w:lvl>
    <w:lvl w:ilvl="1">
      <w:numFmt w:val="bullet"/>
      <w:lvlText w:val="•"/>
      <w:lvlJc w:val="left"/>
      <w:pPr>
        <w:ind w:left="1122" w:hanging="270"/>
      </w:pPr>
      <w:rPr>
        <w:rFonts w:hint="default"/>
      </w:rPr>
    </w:lvl>
    <w:lvl w:ilvl="2">
      <w:numFmt w:val="bullet"/>
      <w:lvlText w:val="•"/>
      <w:lvlJc w:val="left"/>
      <w:pPr>
        <w:ind w:left="1925" w:hanging="270"/>
      </w:pPr>
      <w:rPr>
        <w:rFonts w:hint="default"/>
      </w:rPr>
    </w:lvl>
    <w:lvl w:ilvl="3">
      <w:numFmt w:val="bullet"/>
      <w:lvlText w:val="•"/>
      <w:lvlJc w:val="left"/>
      <w:pPr>
        <w:ind w:left="2728" w:hanging="270"/>
      </w:pPr>
      <w:rPr>
        <w:rFonts w:hint="default"/>
      </w:rPr>
    </w:lvl>
    <w:lvl w:ilvl="4">
      <w:numFmt w:val="bullet"/>
      <w:lvlText w:val="•"/>
      <w:lvlJc w:val="left"/>
      <w:pPr>
        <w:ind w:left="3531" w:hanging="270"/>
      </w:pPr>
      <w:rPr>
        <w:rFonts w:hint="default"/>
      </w:rPr>
    </w:lvl>
    <w:lvl w:ilvl="5">
      <w:numFmt w:val="bullet"/>
      <w:lvlText w:val="•"/>
      <w:lvlJc w:val="left"/>
      <w:pPr>
        <w:ind w:left="4334" w:hanging="270"/>
      </w:pPr>
      <w:rPr>
        <w:rFonts w:hint="default"/>
      </w:rPr>
    </w:lvl>
    <w:lvl w:ilvl="6">
      <w:numFmt w:val="bullet"/>
      <w:lvlText w:val="•"/>
      <w:lvlJc w:val="left"/>
      <w:pPr>
        <w:ind w:left="5136" w:hanging="270"/>
      </w:pPr>
      <w:rPr>
        <w:rFonts w:hint="default"/>
      </w:rPr>
    </w:lvl>
    <w:lvl w:ilvl="7">
      <w:numFmt w:val="bullet"/>
      <w:lvlText w:val="•"/>
      <w:lvlJc w:val="left"/>
      <w:pPr>
        <w:ind w:left="5939" w:hanging="270"/>
      </w:pPr>
      <w:rPr>
        <w:rFonts w:hint="default"/>
      </w:rPr>
    </w:lvl>
    <w:lvl w:ilvl="8">
      <w:numFmt w:val="bullet"/>
      <w:lvlText w:val="•"/>
      <w:lvlJc w:val="left"/>
      <w:pPr>
        <w:ind w:left="6742" w:hanging="27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50B5"/>
    <w:rsid w:val="00067967"/>
    <w:rsid w:val="000F4E71"/>
    <w:rsid w:val="001250B5"/>
    <w:rsid w:val="001F430F"/>
    <w:rsid w:val="002E4029"/>
    <w:rsid w:val="00390590"/>
    <w:rsid w:val="00422A09"/>
    <w:rsid w:val="00474B86"/>
    <w:rsid w:val="005C1B68"/>
    <w:rsid w:val="006415F7"/>
    <w:rsid w:val="006B0A53"/>
    <w:rsid w:val="006E782D"/>
    <w:rsid w:val="007B423E"/>
    <w:rsid w:val="00957573"/>
    <w:rsid w:val="009B4F42"/>
    <w:rsid w:val="009D6DBC"/>
    <w:rsid w:val="00B35C08"/>
    <w:rsid w:val="00B6142B"/>
    <w:rsid w:val="00B674AF"/>
    <w:rsid w:val="00B7687E"/>
    <w:rsid w:val="00BD3775"/>
    <w:rsid w:val="00C5395C"/>
    <w:rsid w:val="00D35B79"/>
    <w:rsid w:val="00D60F41"/>
    <w:rsid w:val="00DA3A6B"/>
    <w:rsid w:val="00F45BB7"/>
    <w:rsid w:val="00FF4D17"/>
    <w:rsid w:val="21921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250B5"/>
    <w:pPr>
      <w:widowControl w:val="0"/>
      <w:autoSpaceDE w:val="0"/>
      <w:autoSpaceDN w:val="0"/>
    </w:pPr>
    <w:rPr>
      <w:rFonts w:ascii="Times New Roman" w:eastAsia="Times New Roman" w:hAnsi="Times New Roman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1250B5"/>
    <w:rPr>
      <w:b/>
      <w:bCs/>
      <w:sz w:val="27"/>
      <w:szCs w:val="27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lang w:val="uk-UA"/>
    </w:rPr>
  </w:style>
  <w:style w:type="character" w:styleId="Hyperlink">
    <w:name w:val="Hyperlink"/>
    <w:basedOn w:val="DefaultParagraphFont"/>
    <w:uiPriority w:val="99"/>
    <w:rsid w:val="001250B5"/>
    <w:rPr>
      <w:rFonts w:cs="Times New Roman"/>
      <w:color w:val="0000FF"/>
      <w:u w:val="single"/>
    </w:rPr>
  </w:style>
  <w:style w:type="paragraph" w:styleId="Title">
    <w:name w:val="Title"/>
    <w:basedOn w:val="Normal"/>
    <w:link w:val="TitleChar"/>
    <w:uiPriority w:val="99"/>
    <w:qFormat/>
    <w:rsid w:val="001250B5"/>
    <w:pPr>
      <w:spacing w:before="8"/>
      <w:ind w:left="60"/>
    </w:pPr>
    <w:rPr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  <w:lang w:val="uk-UA"/>
    </w:rPr>
  </w:style>
  <w:style w:type="table" w:customStyle="1" w:styleId="TableNormal1">
    <w:name w:val="Table Normal1"/>
    <w:uiPriority w:val="99"/>
    <w:semiHidden/>
    <w:rsid w:val="001250B5"/>
    <w:rPr>
      <w:sz w:val="20"/>
      <w:szCs w:val="20"/>
      <w:lang w:val="uk-UA"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99"/>
    <w:qFormat/>
    <w:rsid w:val="001250B5"/>
  </w:style>
  <w:style w:type="paragraph" w:customStyle="1" w:styleId="TableParagraph">
    <w:name w:val="Table Paragraph"/>
    <w:basedOn w:val="Normal"/>
    <w:uiPriority w:val="99"/>
    <w:rsid w:val="001250B5"/>
    <w:pPr>
      <w:spacing w:before="60"/>
      <w:ind w:left="59"/>
    </w:pPr>
  </w:style>
  <w:style w:type="paragraph" w:styleId="Header">
    <w:name w:val="header"/>
    <w:basedOn w:val="Normal"/>
    <w:link w:val="HeaderChar"/>
    <w:uiPriority w:val="99"/>
    <w:rsid w:val="00B6142B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6142B"/>
    <w:rPr>
      <w:rFonts w:ascii="Times New Roman" w:hAnsi="Times New Roman"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B6142B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6142B"/>
    <w:rPr>
      <w:rFonts w:ascii="Times New Roman" w:hAnsi="Times New Roman" w:cs="Times New Roman"/>
      <w:sz w:val="22"/>
      <w:szCs w:val="22"/>
      <w:lang w:eastAsia="en-US"/>
    </w:rPr>
  </w:style>
  <w:style w:type="character" w:styleId="PageNumber">
    <w:name w:val="page number"/>
    <w:basedOn w:val="DefaultParagraphFont"/>
    <w:uiPriority w:val="99"/>
    <w:rsid w:val="007B423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6459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59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4</Pages>
  <Words>778</Words>
  <Characters>4441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 Shamraeva</dc:creator>
  <cp:keywords/>
  <dc:description/>
  <cp:lastModifiedBy>User2</cp:lastModifiedBy>
  <cp:revision>8</cp:revision>
  <dcterms:created xsi:type="dcterms:W3CDTF">2025-12-11T07:43:00Z</dcterms:created>
  <dcterms:modified xsi:type="dcterms:W3CDTF">2025-12-18T12:59:00Z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 Office Word</vt:lpwstr>
  </property>
  <property fmtid="{D5CDD505-2E9C-101B-9397-08002B2CF9AE}" pid="3" name="Producer">
    <vt:lpwstr>Aspose.Words for .NET 22.12.0</vt:lpwstr>
  </property>
  <property fmtid="{D5CDD505-2E9C-101B-9397-08002B2CF9AE}" pid="4" name="KSOProductBuildVer">
    <vt:lpwstr>1033-12.2.0.22530</vt:lpwstr>
  </property>
  <property fmtid="{D5CDD505-2E9C-101B-9397-08002B2CF9AE}" pid="5" name="ICV">
    <vt:lpwstr>AA761294581844F9ACC9AEB6707A4132_12</vt:lpwstr>
  </property>
</Properties>
</file>